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83F981" w14:textId="77777777" w:rsidR="006129DB" w:rsidRPr="00D4458F" w:rsidRDefault="006129DB" w:rsidP="00FB59B2">
      <w:pPr>
        <w:pStyle w:val="NoSpacing"/>
        <w:rPr>
          <w:rFonts w:ascii="Arial Narrow" w:eastAsia="SimHei" w:hAnsi="Arial Narrow"/>
          <w:color w:val="0070C0"/>
          <w:sz w:val="22"/>
          <w:szCs w:val="22"/>
        </w:rPr>
      </w:pPr>
    </w:p>
    <w:p w14:paraId="3B9A00F2" w14:textId="4F385076" w:rsidR="00FB59B2" w:rsidRPr="00D4458F" w:rsidRDefault="00FB59B2" w:rsidP="00FB59B2">
      <w:pPr>
        <w:pStyle w:val="NoSpacing"/>
        <w:rPr>
          <w:rFonts w:ascii="Arial Narrow" w:eastAsia="SimHei" w:hAnsi="Arial Narrow"/>
          <w:color w:val="404040" w:themeColor="text1" w:themeTint="BF"/>
          <w:sz w:val="22"/>
          <w:szCs w:val="22"/>
        </w:rPr>
      </w:pPr>
      <w:r w:rsidRPr="00D4458F">
        <w:rPr>
          <w:rFonts w:ascii="Arial Narrow" w:eastAsia="SimHei" w:hAnsi="Arial Narrow"/>
          <w:color w:val="404040" w:themeColor="text1" w:themeTint="BF"/>
          <w:sz w:val="22"/>
          <w:szCs w:val="22"/>
        </w:rPr>
        <w:t>The purpose of this document is to guide initial scoping discussions among the vari</w:t>
      </w:r>
      <w:r w:rsidR="00232399" w:rsidRPr="00D4458F">
        <w:rPr>
          <w:rFonts w:ascii="Arial Narrow" w:eastAsia="SimHei" w:hAnsi="Arial Narrow"/>
          <w:color w:val="404040" w:themeColor="text1" w:themeTint="BF"/>
          <w:sz w:val="22"/>
          <w:szCs w:val="22"/>
        </w:rPr>
        <w:t>ous stakeholders of the project,</w:t>
      </w:r>
      <w:r w:rsidRPr="00D4458F">
        <w:rPr>
          <w:rFonts w:ascii="Arial Narrow" w:eastAsia="SimHei" w:hAnsi="Arial Narrow"/>
          <w:color w:val="404040" w:themeColor="text1" w:themeTint="BF"/>
          <w:sz w:val="22"/>
          <w:szCs w:val="22"/>
        </w:rPr>
        <w:t xml:space="preserve"> including subject matter experts, project managers, and the vendor who will be responsible for the production of the course.</w:t>
      </w:r>
    </w:p>
    <w:p w14:paraId="3D7A4E65" w14:textId="77777777" w:rsidR="008216B4" w:rsidRPr="00D4458F" w:rsidRDefault="008216B4" w:rsidP="00FB59B2">
      <w:pPr>
        <w:pStyle w:val="NoSpacing"/>
        <w:rPr>
          <w:rFonts w:ascii="Arial Narrow" w:eastAsia="SimHei" w:hAnsi="Arial Narrow"/>
          <w:color w:val="404040" w:themeColor="text1" w:themeTint="BF"/>
          <w:sz w:val="22"/>
          <w:szCs w:val="22"/>
        </w:rPr>
      </w:pPr>
    </w:p>
    <w:p w14:paraId="796A851E" w14:textId="74A79E8F" w:rsidR="006129DB" w:rsidRPr="00D4458F" w:rsidRDefault="00FB59B2" w:rsidP="00FB59B2">
      <w:pPr>
        <w:pStyle w:val="NoSpacing"/>
        <w:rPr>
          <w:rFonts w:ascii="Arial Narrow" w:eastAsia="SimHei" w:hAnsi="Arial Narrow"/>
          <w:color w:val="404040" w:themeColor="text1" w:themeTint="BF"/>
          <w:sz w:val="22"/>
          <w:szCs w:val="22"/>
        </w:rPr>
      </w:pPr>
      <w:r w:rsidRPr="00D4458F">
        <w:rPr>
          <w:rFonts w:ascii="Arial Narrow" w:eastAsia="SimHei" w:hAnsi="Arial Narrow"/>
          <w:color w:val="404040" w:themeColor="text1" w:themeTint="BF"/>
          <w:sz w:val="22"/>
          <w:szCs w:val="22"/>
        </w:rPr>
        <w:t xml:space="preserve">You are kindly requested to map out the needs for your project by completing as many of the sections as you can in </w:t>
      </w:r>
      <w:r w:rsidR="00232399" w:rsidRPr="00D4458F">
        <w:rPr>
          <w:rFonts w:ascii="Arial Narrow" w:eastAsia="SimHei" w:hAnsi="Arial Narrow"/>
          <w:color w:val="404040" w:themeColor="text1" w:themeTint="BF"/>
          <w:sz w:val="22"/>
          <w:szCs w:val="22"/>
        </w:rPr>
        <w:t>this</w:t>
      </w:r>
      <w:r w:rsidRPr="00D4458F">
        <w:rPr>
          <w:rFonts w:ascii="Arial Narrow" w:eastAsia="SimHei" w:hAnsi="Arial Narrow"/>
          <w:color w:val="404040" w:themeColor="text1" w:themeTint="BF"/>
          <w:sz w:val="22"/>
          <w:szCs w:val="22"/>
        </w:rPr>
        <w:t xml:space="preserve"> form. Feel free to suggest different options and/or considerations in terms of the formatting. If final content decision has not yet been made, you can</w:t>
      </w:r>
      <w:r w:rsidR="00F92875" w:rsidRPr="00D4458F">
        <w:rPr>
          <w:rFonts w:ascii="Arial Narrow" w:eastAsia="SimHei" w:hAnsi="Arial Narrow"/>
          <w:color w:val="404040" w:themeColor="text1" w:themeTint="BF"/>
          <w:sz w:val="22"/>
          <w:szCs w:val="22"/>
        </w:rPr>
        <w:t xml:space="preserve"> still</w:t>
      </w:r>
      <w:r w:rsidRPr="00D4458F">
        <w:rPr>
          <w:rFonts w:ascii="Arial Narrow" w:eastAsia="SimHei" w:hAnsi="Arial Narrow"/>
          <w:color w:val="404040" w:themeColor="text1" w:themeTint="BF"/>
          <w:sz w:val="22"/>
          <w:szCs w:val="22"/>
        </w:rPr>
        <w:t xml:space="preserve"> provide a draft structure.</w:t>
      </w:r>
    </w:p>
    <w:p w14:paraId="2A448C7B" w14:textId="0072E640" w:rsidR="00330998" w:rsidRPr="00D4458F" w:rsidRDefault="00330998" w:rsidP="00410CA6">
      <w:pPr>
        <w:rPr>
          <w:rFonts w:ascii="Arial Narrow" w:eastAsia="SimHei" w:hAnsi="Arial Narrow"/>
        </w:rPr>
      </w:pPr>
      <w:r w:rsidRPr="00D4458F">
        <w:rPr>
          <w:rFonts w:ascii="Arial Narrow" w:eastAsia="SimHei" w:hAnsi="Arial Narrow"/>
          <w:noProof/>
          <w:lang w:val="en-US" w:eastAsia="en-US"/>
        </w:rPr>
        <mc:AlternateContent>
          <mc:Choice Requires="wpg">
            <w:drawing>
              <wp:anchor distT="45720" distB="45720" distL="182880" distR="182880" simplePos="0" relativeHeight="251659264" behindDoc="0" locked="0" layoutInCell="1" allowOverlap="1" wp14:anchorId="44B2A360" wp14:editId="7476204F">
                <wp:simplePos x="0" y="0"/>
                <wp:positionH relativeFrom="margin">
                  <wp:posOffset>-111760</wp:posOffset>
                </wp:positionH>
                <wp:positionV relativeFrom="margin">
                  <wp:posOffset>-709930</wp:posOffset>
                </wp:positionV>
                <wp:extent cx="6425565" cy="981075"/>
                <wp:effectExtent l="0" t="0" r="0" b="9525"/>
                <wp:wrapSquare wrapText="bothSides"/>
                <wp:docPr id="198" name="Group 1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25565" cy="981075"/>
                          <a:chOff x="646235" y="-3104498"/>
                          <a:chExt cx="3664431" cy="1742240"/>
                        </a:xfrm>
                      </wpg:grpSpPr>
                      <wps:wsp>
                        <wps:cNvPr id="199" name="Rectangle 199"/>
                        <wps:cNvSpPr/>
                        <wps:spPr>
                          <a:xfrm>
                            <a:off x="743218" y="-3104498"/>
                            <a:ext cx="3567448" cy="845748"/>
                          </a:xfrm>
                          <a:prstGeom prst="rect">
                            <a:avLst/>
                          </a:prstGeom>
                          <a:solidFill>
                            <a:srgbClr val="0099F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5DBE4D9" w14:textId="6DFEDF28" w:rsidR="00330998" w:rsidRPr="00330998" w:rsidRDefault="00330998">
                              <w:pPr>
                                <w:jc w:val="center"/>
                                <w:rPr>
                                  <w:rFonts w:asciiTheme="minorHAnsi" w:eastAsiaTheme="majorEastAsia" w:hAnsiTheme="minorHAnsi" w:cstheme="majorBidi"/>
                                  <w:b/>
                                  <w:color w:val="FFFFFF" w:themeColor="background1"/>
                                  <w:sz w:val="48"/>
                                  <w:szCs w:val="48"/>
                                </w:rPr>
                              </w:pPr>
                              <w:r w:rsidRPr="00330998">
                                <w:rPr>
                                  <w:rFonts w:asciiTheme="minorHAnsi" w:eastAsiaTheme="majorEastAsia" w:hAnsiTheme="minorHAnsi" w:cstheme="majorBidi"/>
                                  <w:b/>
                                  <w:color w:val="FFFFFF" w:themeColor="background1"/>
                                  <w:sz w:val="48"/>
                                  <w:szCs w:val="48"/>
                                </w:rPr>
                                <w:t>E-learning project initiation template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" name="Text Box 200"/>
                        <wps:cNvSpPr txBox="1"/>
                        <wps:spPr>
                          <a:xfrm>
                            <a:off x="646235" y="-2138513"/>
                            <a:ext cx="3567448" cy="7762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FE70D22" w14:textId="1A61C945" w:rsidR="00330998" w:rsidRPr="00D4458F" w:rsidRDefault="00330998" w:rsidP="00330998">
                              <w:pPr>
                                <w:jc w:val="center"/>
                                <w:rPr>
                                  <w:b/>
                                  <w:caps/>
                                  <w:color w:val="008000"/>
                                  <w:sz w:val="44"/>
                                  <w:szCs w:val="26"/>
                                </w:rPr>
                              </w:pPr>
                              <w:r w:rsidRPr="00D4458F">
                                <w:rPr>
                                  <w:b/>
                                  <w:caps/>
                                  <w:color w:val="008000"/>
                                  <w:sz w:val="44"/>
                                  <w:szCs w:val="26"/>
                                </w:rPr>
                                <w:t>[</w:t>
                              </w:r>
                              <w:r w:rsidRPr="00D4458F">
                                <w:rPr>
                                  <w:rFonts w:asciiTheme="minorHAnsi" w:hAnsiTheme="minorHAnsi"/>
                                  <w:b/>
                                  <w:caps/>
                                  <w:color w:val="008000"/>
                                  <w:sz w:val="44"/>
                                  <w:szCs w:val="26"/>
                                </w:rPr>
                                <w:t>Name of project</w:t>
                              </w:r>
                              <w:r w:rsidRPr="00D4458F">
                                <w:rPr>
                                  <w:b/>
                                  <w:caps/>
                                  <w:color w:val="008000"/>
                                  <w:sz w:val="44"/>
                                  <w:szCs w:val="26"/>
                                </w:rPr>
                                <w:t>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4B2A360" id="Group 198" o:spid="_x0000_s1026" style="position:absolute;margin-left:-8.8pt;margin-top:-55.9pt;width:505.95pt;height:77.25pt;z-index:251659264;mso-wrap-distance-left:14.4pt;mso-wrap-distance-top:3.6pt;mso-wrap-distance-right:14.4pt;mso-wrap-distance-bottom:3.6pt;mso-position-horizontal-relative:margin;mso-position-vertical-relative:margin;mso-width-relative:margin;mso-height-relative:margin" coordorigin="6462,-31044" coordsize="36644,174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">
                <v:rect id="Rectangle 199" o:spid="_x0000_s1027" style="position:absolute;left:7432;top:-31044;width:35674;height:8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GrT8MA&#10;AADcAAAADwAAAGRycy9kb3ducmV2LnhtbERPTWvCQBC9C/0Pywi96UahmqSuUiwWe5BiYu9DdpqE&#10;ZmeX7KrJv+8WCr3N433OZjeYTtyo961lBYt5AoK4srrlWsGlPMxSED4ga+wsk4KRPOy2D5MN5tre&#10;+Uy3ItQihrDPUUETgsul9FVDBv3cOuLIfdneYIiwr6Xu8R7DTSeXSbKSBluODQ062jdUfRdXo+Dt&#10;+vRRr0/pazqWZZd9Fu9uPDilHqfDyzOIQEP4F/+5jzrOzzL4fSZe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VGrT8MAAADcAAAADwAAAAAAAAAAAAAAAACYAgAAZHJzL2Rv&#10;d25yZXYueG1sUEsFBgAAAAAEAAQA9QAAAIgDAAAAAA==&#10;" fillcolor="#09f" stroked="f" strokeweight="2pt">
                  <v:textbox>
                    <w:txbxContent>
                      <w:p w14:paraId="15DBE4D9" w14:textId="6DFEDF28" w:rsidR="00330998" w:rsidRPr="00330998" w:rsidRDefault="00330998">
                        <w:pPr>
                          <w:jc w:val="center"/>
                          <w:rPr>
                            <w:rFonts w:asciiTheme="minorHAnsi" w:eastAsiaTheme="majorEastAsia" w:hAnsiTheme="minorHAnsi" w:cstheme="majorBidi"/>
                            <w:b/>
                            <w:color w:val="FFFFFF" w:themeColor="background1"/>
                            <w:sz w:val="48"/>
                            <w:szCs w:val="48"/>
                          </w:rPr>
                        </w:pPr>
                        <w:r w:rsidRPr="00330998">
                          <w:rPr>
                            <w:rFonts w:asciiTheme="minorHAnsi" w:eastAsiaTheme="majorEastAsia" w:hAnsiTheme="minorHAnsi" w:cstheme="majorBidi"/>
                            <w:b/>
                            <w:color w:val="FFFFFF" w:themeColor="background1"/>
                            <w:sz w:val="48"/>
                            <w:szCs w:val="48"/>
                          </w:rPr>
                          <w:t>E-learning project initiation template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0" o:spid="_x0000_s1028" type="#_x0000_t202" style="position:absolute;left:6462;top:-21385;width:35674;height:7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XZEcEA&#10;AADcAAAADwAAAGRycy9kb3ducmV2LnhtbESPQYvCMBSE7wv+h/AEb5qquCvVKCIIgiK7VfT6aJ5t&#10;sXmpTdT6740g7HGYmW+Y6bwxpbhT7QrLCvq9CARxanXBmYLDftUdg3AeWWNpmRQ8ycF81vqaYqzt&#10;g//onvhMBAi7GBXk3lexlC7NyaDr2Yo4eGdbG/RB1pnUNT4C3JRyEEXf0mDBYSHHipY5pZfkZhT8&#10;bn72ZXH0Sx5isjtt3fXcjFCpTrtZTEB4avx/+NNeawWBCO8z4Qj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112RHBAAAA3AAAAA8AAAAAAAAAAAAAAAAAmAIAAGRycy9kb3du&#10;cmV2LnhtbFBLBQYAAAAABAAEAPUAAACGAwAAAAA=&#10;" filled="f" stroked="f" strokeweight=".5pt">
                  <v:textbox inset=",7.2pt,,0">
                    <w:txbxContent>
                      <w:p w14:paraId="2FE70D22" w14:textId="1A61C945" w:rsidR="00330998" w:rsidRPr="00D4458F" w:rsidRDefault="00330998" w:rsidP="00330998">
                        <w:pPr>
                          <w:jc w:val="center"/>
                          <w:rPr>
                            <w:b/>
                            <w:caps/>
                            <w:color w:val="008000"/>
                            <w:sz w:val="44"/>
                            <w:szCs w:val="26"/>
                          </w:rPr>
                        </w:pPr>
                        <w:r w:rsidRPr="00D4458F">
                          <w:rPr>
                            <w:b/>
                            <w:caps/>
                            <w:color w:val="008000"/>
                            <w:sz w:val="44"/>
                            <w:szCs w:val="26"/>
                          </w:rPr>
                          <w:t>[</w:t>
                        </w:r>
                        <w:r w:rsidRPr="00D4458F">
                          <w:rPr>
                            <w:rFonts w:asciiTheme="minorHAnsi" w:hAnsiTheme="minorHAnsi"/>
                            <w:b/>
                            <w:caps/>
                            <w:color w:val="008000"/>
                            <w:sz w:val="44"/>
                            <w:szCs w:val="26"/>
                          </w:rPr>
                          <w:t>Name of project</w:t>
                        </w:r>
                        <w:r w:rsidRPr="00D4458F">
                          <w:rPr>
                            <w:b/>
                            <w:caps/>
                            <w:color w:val="008000"/>
                            <w:sz w:val="44"/>
                            <w:szCs w:val="26"/>
                          </w:rPr>
                          <w:t>]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</w:p>
    <w:p w14:paraId="3B04F078" w14:textId="77777777" w:rsidR="00410CA6" w:rsidRPr="00D4458F" w:rsidRDefault="00410CA6" w:rsidP="00410CA6">
      <w:pPr>
        <w:rPr>
          <w:rFonts w:ascii="Arial Narrow" w:eastAsia="SimHei" w:hAnsi="Arial Narrow"/>
          <w:sz w:val="16"/>
          <w:szCs w:val="16"/>
        </w:rPr>
      </w:pPr>
    </w:p>
    <w:p w14:paraId="478A04C2" w14:textId="305E3815" w:rsidR="00410CA6" w:rsidRPr="00D4458F" w:rsidRDefault="00D4458F" w:rsidP="00410CA6">
      <w:pPr>
        <w:pStyle w:val="NoSpacing"/>
        <w:rPr>
          <w:rStyle w:val="IntenseEmphasis"/>
          <w:rFonts w:ascii="Segoe UI Symbol" w:eastAsia="SimHei" w:hAnsi="Segoe UI Symbol"/>
          <w:i w:val="0"/>
          <w:sz w:val="40"/>
          <w:szCs w:val="40"/>
        </w:rPr>
      </w:pPr>
      <w:r>
        <w:rPr>
          <w:rStyle w:val="IntenseEmphasis"/>
          <w:rFonts w:ascii="Arial Narrow" w:eastAsia="SimHei" w:hAnsi="Arial Narrow"/>
          <w:sz w:val="40"/>
          <w:szCs w:val="40"/>
        </w:rPr>
        <w:t xml:space="preserve"> </w:t>
      </w:r>
      <w:r w:rsidR="00410CA6" w:rsidRPr="00D4458F">
        <w:rPr>
          <w:rStyle w:val="IntenseEmphasis"/>
          <w:rFonts w:ascii="Segoe UI Symbol" w:eastAsia="SimHei" w:hAnsi="Segoe UI Symbol"/>
          <w:i w:val="0"/>
          <w:color w:val="5F497A" w:themeColor="accent4" w:themeShade="BF"/>
          <w:sz w:val="40"/>
          <w:szCs w:val="40"/>
        </w:rPr>
        <w:t>Requester details</w:t>
      </w:r>
    </w:p>
    <w:tbl>
      <w:tblPr>
        <w:tblW w:w="0" w:type="auto"/>
        <w:tblInd w:w="10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494"/>
        <w:gridCol w:w="5592"/>
      </w:tblGrid>
      <w:tr w:rsidR="00410CA6" w:rsidRPr="00D4458F" w14:paraId="48FA269C" w14:textId="77777777" w:rsidTr="008216B4">
        <w:tc>
          <w:tcPr>
            <w:tcW w:w="4494" w:type="dxa"/>
            <w:tcBorders>
              <w:bottom w:val="single" w:sz="4" w:space="0" w:color="auto"/>
            </w:tcBorders>
          </w:tcPr>
          <w:p w14:paraId="14E5662A" w14:textId="77777777" w:rsidR="00410CA6" w:rsidRPr="00F7744E" w:rsidRDefault="00410CA6" w:rsidP="008A308B">
            <w:pPr>
              <w:pStyle w:val="NoSpacing"/>
              <w:rPr>
                <w:rFonts w:ascii="Arial Narrow" w:eastAsia="SimHei" w:hAnsi="Arial Narrow"/>
                <w:color w:val="0070C0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>Requester:</w:t>
            </w:r>
          </w:p>
          <w:p w14:paraId="3F8D0B03" w14:textId="77777777" w:rsidR="00410CA6" w:rsidRPr="00F7744E" w:rsidRDefault="00410CA6" w:rsidP="0007401C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</w:tc>
        <w:tc>
          <w:tcPr>
            <w:tcW w:w="5592" w:type="dxa"/>
            <w:tcBorders>
              <w:bottom w:val="single" w:sz="4" w:space="0" w:color="auto"/>
            </w:tcBorders>
          </w:tcPr>
          <w:p w14:paraId="20EC3CF2" w14:textId="77777777" w:rsidR="00410CA6" w:rsidRPr="00F7744E" w:rsidRDefault="00410CA6" w:rsidP="008A308B">
            <w:pPr>
              <w:pStyle w:val="NoSpacing"/>
              <w:rPr>
                <w:rFonts w:ascii="Arial Narrow" w:eastAsia="SimHei" w:hAnsi="Arial Narrow"/>
                <w:color w:val="0070C0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>Date:</w:t>
            </w:r>
          </w:p>
          <w:p w14:paraId="21EAD500" w14:textId="77777777" w:rsidR="00410CA6" w:rsidRPr="00F7744E" w:rsidRDefault="00410CA6" w:rsidP="0007401C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</w:tc>
      </w:tr>
      <w:tr w:rsidR="00410CA6" w:rsidRPr="00D4458F" w14:paraId="6981C14E" w14:textId="77777777" w:rsidTr="008216B4"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7FEB2" w14:textId="77777777" w:rsidR="00410CA6" w:rsidRPr="00F7744E" w:rsidRDefault="008A308B" w:rsidP="008A308B">
            <w:pPr>
              <w:pStyle w:val="NoSpacing"/>
              <w:rPr>
                <w:rFonts w:ascii="Arial Narrow" w:eastAsia="SimHei" w:hAnsi="Arial Narrow"/>
                <w:color w:val="0070C0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>Division / Office</w:t>
            </w:r>
            <w:r w:rsidR="00410CA6"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>:</w:t>
            </w:r>
          </w:p>
          <w:p w14:paraId="2AE2CC34" w14:textId="77777777" w:rsidR="00410CA6" w:rsidRPr="00F7744E" w:rsidRDefault="00410CA6" w:rsidP="008159E8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</w:tc>
        <w:tc>
          <w:tcPr>
            <w:tcW w:w="55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C30D" w14:textId="77777777" w:rsidR="00410CA6" w:rsidRPr="00F7744E" w:rsidRDefault="00410CA6" w:rsidP="008A308B">
            <w:pPr>
              <w:pStyle w:val="NoSpacing"/>
              <w:rPr>
                <w:rFonts w:ascii="Arial Narrow" w:eastAsia="SimHei" w:hAnsi="Arial Narrow"/>
                <w:color w:val="0070C0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>Partners (if applicable):</w:t>
            </w:r>
          </w:p>
          <w:p w14:paraId="5307B398" w14:textId="77777777" w:rsidR="00410CA6" w:rsidRPr="00F7744E" w:rsidRDefault="00410CA6" w:rsidP="008159E8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</w:tc>
      </w:tr>
      <w:tr w:rsidR="00410CA6" w:rsidRPr="00D4458F" w14:paraId="199FA25D" w14:textId="77777777" w:rsidTr="008216B4"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E1CD8A" w14:textId="77777777" w:rsidR="00410CA6" w:rsidRPr="00F7744E" w:rsidRDefault="00410CA6" w:rsidP="008A308B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>Contact number</w:t>
            </w:r>
            <w:r w:rsidR="008A308B"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>(s)</w:t>
            </w:r>
            <w:r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>:</w:t>
            </w:r>
          </w:p>
          <w:p w14:paraId="3E96F8CE" w14:textId="77777777" w:rsidR="00410CA6" w:rsidRPr="00F7744E" w:rsidRDefault="00410CA6" w:rsidP="008A308B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</w:tc>
        <w:tc>
          <w:tcPr>
            <w:tcW w:w="55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D03A" w14:textId="77777777" w:rsidR="00410CA6" w:rsidRPr="00F7744E" w:rsidRDefault="00410CA6" w:rsidP="008A308B">
            <w:pPr>
              <w:pStyle w:val="NoSpacing"/>
              <w:rPr>
                <w:rFonts w:ascii="Arial Narrow" w:eastAsia="SimHei" w:hAnsi="Arial Narrow"/>
                <w:color w:val="0070C0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>Email:</w:t>
            </w:r>
          </w:p>
          <w:p w14:paraId="18E80F4C" w14:textId="77777777" w:rsidR="00410CA6" w:rsidRPr="00F7744E" w:rsidRDefault="00410CA6" w:rsidP="0007401C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</w:tc>
      </w:tr>
      <w:tr w:rsidR="00410CA6" w:rsidRPr="00D4458F" w14:paraId="7D737836" w14:textId="77777777" w:rsidTr="008216B4">
        <w:tc>
          <w:tcPr>
            <w:tcW w:w="4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2495C4" w14:textId="77777777" w:rsidR="00410CA6" w:rsidRPr="00D4458F" w:rsidRDefault="00410CA6" w:rsidP="008A308B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  <w:p w14:paraId="38958DF7" w14:textId="77777777" w:rsidR="00330998" w:rsidRPr="00D4458F" w:rsidRDefault="00330998" w:rsidP="008A308B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  <w:p w14:paraId="42923AB9" w14:textId="77777777" w:rsidR="00410CA6" w:rsidRPr="00D4458F" w:rsidRDefault="00410CA6" w:rsidP="00D4458F">
            <w:pPr>
              <w:pStyle w:val="NoSpacing"/>
              <w:rPr>
                <w:rFonts w:ascii="Arial Narrow" w:eastAsia="SimHei" w:hAnsi="Arial Narrow"/>
                <w:i/>
                <w:sz w:val="40"/>
                <w:szCs w:val="40"/>
              </w:rPr>
            </w:pPr>
            <w:r w:rsidRPr="00D4458F">
              <w:rPr>
                <w:rStyle w:val="IntenseEmphasis"/>
                <w:rFonts w:ascii="Segoe UI Symbol" w:eastAsia="SimHei" w:hAnsi="Segoe UI Symbol"/>
                <w:i w:val="0"/>
                <w:color w:val="5F497A" w:themeColor="accent4" w:themeShade="BF"/>
                <w:sz w:val="40"/>
                <w:szCs w:val="40"/>
              </w:rPr>
              <w:t>Project ID</w:t>
            </w:r>
          </w:p>
        </w:tc>
        <w:tc>
          <w:tcPr>
            <w:tcW w:w="5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E39FB9" w14:textId="77777777" w:rsidR="00410CA6" w:rsidRPr="00D4458F" w:rsidRDefault="00410CA6" w:rsidP="008A308B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</w:tc>
      </w:tr>
      <w:tr w:rsidR="00410CA6" w:rsidRPr="00D4458F" w14:paraId="2EC3700F" w14:textId="77777777" w:rsidTr="008216B4">
        <w:tc>
          <w:tcPr>
            <w:tcW w:w="10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A122" w14:textId="77777777" w:rsidR="00410CA6" w:rsidRPr="00F7744E" w:rsidRDefault="00410CA6" w:rsidP="008A308B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>Name of the project:</w:t>
            </w:r>
            <w:r w:rsidRPr="00F7744E">
              <w:rPr>
                <w:rFonts w:ascii="Arial Narrow" w:eastAsia="SimHei" w:hAnsi="Arial Narrow"/>
                <w:sz w:val="22"/>
                <w:szCs w:val="22"/>
              </w:rPr>
              <w:t xml:space="preserve"> </w:t>
            </w:r>
          </w:p>
          <w:p w14:paraId="584D7662" w14:textId="77777777" w:rsidR="00410CA6" w:rsidRPr="00F7744E" w:rsidRDefault="00410CA6" w:rsidP="008A308B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</w:tc>
      </w:tr>
      <w:tr w:rsidR="00410CA6" w:rsidRPr="00D4458F" w14:paraId="255AF863" w14:textId="77777777" w:rsidTr="008216B4"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EBCDA" w14:textId="77777777" w:rsidR="00410CA6" w:rsidRPr="00F7744E" w:rsidRDefault="00410CA6" w:rsidP="008159E8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>Topic(s) covered:</w:t>
            </w:r>
            <w:r w:rsidRPr="00F7744E">
              <w:rPr>
                <w:rFonts w:ascii="Arial Narrow" w:eastAsia="SimHei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55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C306" w14:textId="77777777" w:rsidR="008159E8" w:rsidRPr="00F7744E" w:rsidRDefault="00410CA6" w:rsidP="008A308B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>Project time frame (startin</w:t>
            </w:r>
            <w:r w:rsidR="008A308B"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>g</w:t>
            </w:r>
            <w:r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 xml:space="preserve"> date / launch date):</w:t>
            </w:r>
            <w:r w:rsidRPr="00F7744E">
              <w:rPr>
                <w:rFonts w:ascii="Arial Narrow" w:eastAsia="SimHei" w:hAnsi="Arial Narrow"/>
                <w:sz w:val="22"/>
                <w:szCs w:val="22"/>
              </w:rPr>
              <w:t xml:space="preserve"> </w:t>
            </w:r>
          </w:p>
          <w:p w14:paraId="7239901F" w14:textId="77777777" w:rsidR="00410CA6" w:rsidRPr="00F7744E" w:rsidRDefault="00410CA6" w:rsidP="0007401C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</w:tc>
      </w:tr>
      <w:tr w:rsidR="00410CA6" w:rsidRPr="00D4458F" w14:paraId="62FB0A9D" w14:textId="77777777" w:rsidTr="008216B4">
        <w:tc>
          <w:tcPr>
            <w:tcW w:w="10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C303" w14:textId="77777777" w:rsidR="00410CA6" w:rsidRPr="00F7744E" w:rsidRDefault="00410CA6" w:rsidP="008A308B">
            <w:pPr>
              <w:pStyle w:val="NoSpacing"/>
              <w:rPr>
                <w:rFonts w:ascii="Arial Narrow" w:eastAsia="SimHei" w:hAnsi="Arial Narrow"/>
                <w:color w:val="0070C0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>Estimated size of the project (number of words / number of slides or estimated duration):</w:t>
            </w:r>
          </w:p>
          <w:p w14:paraId="150103CA" w14:textId="77777777" w:rsidR="00410CA6" w:rsidRPr="00F7744E" w:rsidRDefault="008159E8" w:rsidP="0007401C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sz w:val="22"/>
                <w:szCs w:val="22"/>
              </w:rPr>
              <w:t xml:space="preserve">   </w:t>
            </w:r>
          </w:p>
        </w:tc>
      </w:tr>
      <w:tr w:rsidR="00410CA6" w:rsidRPr="00D4458F" w14:paraId="3700E83A" w14:textId="77777777" w:rsidTr="008216B4">
        <w:tc>
          <w:tcPr>
            <w:tcW w:w="10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05A5" w14:textId="77777777" w:rsidR="008A308B" w:rsidRPr="00F7744E" w:rsidRDefault="00410CA6" w:rsidP="008A308B">
            <w:pPr>
              <w:pStyle w:val="NoSpacing"/>
              <w:rPr>
                <w:rFonts w:ascii="Arial Narrow" w:eastAsia="SimHei" w:hAnsi="Arial Narrow"/>
                <w:color w:val="0070C0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 xml:space="preserve">Does this replace an existing course (if yes, please precise):      </w:t>
            </w:r>
          </w:p>
          <w:p w14:paraId="618C7843" w14:textId="77777777" w:rsidR="00410CA6" w:rsidRPr="00F7744E" w:rsidRDefault="00410CA6" w:rsidP="008A308B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sz w:val="22"/>
                <w:szCs w:val="22"/>
              </w:rPr>
              <w:t xml:space="preserve">      </w:t>
            </w:r>
          </w:p>
          <w:p w14:paraId="64EE7CB4" w14:textId="77777777" w:rsidR="00410CA6" w:rsidRPr="00F7744E" w:rsidRDefault="00410CA6" w:rsidP="008A308B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  <w:p w14:paraId="467C3826" w14:textId="77777777" w:rsidR="00410CA6" w:rsidRPr="00F7744E" w:rsidRDefault="00410CA6" w:rsidP="008A308B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  <w:p w14:paraId="2682F03C" w14:textId="77777777" w:rsidR="00D4458F" w:rsidRPr="00F7744E" w:rsidRDefault="00D4458F" w:rsidP="008A308B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  <w:p w14:paraId="2C32E17B" w14:textId="77777777" w:rsidR="00D4458F" w:rsidRPr="00F7744E" w:rsidRDefault="00D4458F" w:rsidP="008A308B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</w:tc>
      </w:tr>
      <w:tr w:rsidR="008216B4" w:rsidRPr="00D4458F" w14:paraId="5579C9D1" w14:textId="77777777" w:rsidTr="00F64606">
        <w:tc>
          <w:tcPr>
            <w:tcW w:w="10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A97407" w14:textId="77777777" w:rsidR="008216B4" w:rsidRPr="00D4458F" w:rsidRDefault="008216B4" w:rsidP="008A308B">
            <w:pPr>
              <w:pStyle w:val="NoSpacing"/>
              <w:rPr>
                <w:rStyle w:val="IntenseEmphasis"/>
                <w:rFonts w:ascii="Arial Narrow" w:eastAsia="SimHei" w:hAnsi="Arial Narrow"/>
                <w:sz w:val="22"/>
                <w:szCs w:val="22"/>
              </w:rPr>
            </w:pPr>
          </w:p>
          <w:p w14:paraId="016687F1" w14:textId="25FF5A2A" w:rsidR="008216B4" w:rsidRPr="00D4458F" w:rsidRDefault="008216B4" w:rsidP="00D4458F">
            <w:pPr>
              <w:pStyle w:val="NoSpacing"/>
              <w:ind w:left="-131"/>
              <w:rPr>
                <w:rFonts w:ascii="Arial Narrow" w:eastAsia="SimHei" w:hAnsi="Arial Narrow"/>
                <w:sz w:val="22"/>
                <w:szCs w:val="22"/>
              </w:rPr>
            </w:pPr>
            <w:r w:rsidRPr="00D4458F">
              <w:rPr>
                <w:rStyle w:val="IntenseEmphasis"/>
                <w:rFonts w:ascii="Segoe UI Symbol" w:eastAsia="SimHei" w:hAnsi="Segoe UI Symbol"/>
                <w:i w:val="0"/>
                <w:color w:val="5F497A" w:themeColor="accent4" w:themeShade="BF"/>
                <w:sz w:val="40"/>
                <w:szCs w:val="40"/>
              </w:rPr>
              <w:t>Audience(s) and outcome(s)</w:t>
            </w:r>
          </w:p>
        </w:tc>
      </w:tr>
      <w:tr w:rsidR="00410CA6" w:rsidRPr="00D4458F" w14:paraId="100E383F" w14:textId="77777777" w:rsidTr="008216B4">
        <w:tc>
          <w:tcPr>
            <w:tcW w:w="10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49A5" w14:textId="77777777" w:rsidR="00410CA6" w:rsidRPr="00F7744E" w:rsidRDefault="00410CA6" w:rsidP="008A308B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>Target audience</w:t>
            </w:r>
            <w:r w:rsidR="008A308B"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 xml:space="preserve"> (s)</w:t>
            </w:r>
            <w:r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>:</w:t>
            </w:r>
            <w:r w:rsidRPr="00F7744E">
              <w:rPr>
                <w:rFonts w:ascii="Arial Narrow" w:eastAsia="SimHei" w:hAnsi="Arial Narrow"/>
                <w:sz w:val="22"/>
                <w:szCs w:val="22"/>
              </w:rPr>
              <w:t xml:space="preserve"> </w:t>
            </w:r>
          </w:p>
          <w:p w14:paraId="09560168" w14:textId="77777777" w:rsidR="00410CA6" w:rsidRPr="00F7744E" w:rsidRDefault="00410CA6" w:rsidP="008A308B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  <w:p w14:paraId="4380AAAE" w14:textId="77777777" w:rsidR="00410CA6" w:rsidRPr="00F7744E" w:rsidRDefault="00410CA6" w:rsidP="008A308B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  <w:p w14:paraId="3A209C05" w14:textId="77777777" w:rsidR="00410CA6" w:rsidRPr="00F7744E" w:rsidRDefault="00410CA6" w:rsidP="008A308B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</w:tc>
      </w:tr>
      <w:tr w:rsidR="00410CA6" w:rsidRPr="00D4458F" w14:paraId="208B2DCE" w14:textId="77777777" w:rsidTr="008216B4">
        <w:tc>
          <w:tcPr>
            <w:tcW w:w="10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86DB" w14:textId="77777777" w:rsidR="00410CA6" w:rsidRPr="00F7744E" w:rsidRDefault="00410CA6" w:rsidP="008A308B">
            <w:pPr>
              <w:pStyle w:val="NoSpacing"/>
              <w:rPr>
                <w:rFonts w:ascii="Arial Narrow" w:eastAsia="SimHei" w:hAnsi="Arial Narrow"/>
                <w:color w:val="0070C0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>Target</w:t>
            </w:r>
            <w:r w:rsidR="008A308B"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>s</w:t>
            </w:r>
            <w:r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 xml:space="preserve"> profi</w:t>
            </w:r>
            <w:r w:rsidR="008A308B"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>le (present level of knowledge,</w:t>
            </w:r>
            <w:r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 xml:space="preserve"> location(s)</w:t>
            </w:r>
            <w:r w:rsidR="008A308B"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 xml:space="preserve">, </w:t>
            </w:r>
            <w:proofErr w:type="gramStart"/>
            <w:r w:rsidR="008A308B"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>expectations</w:t>
            </w:r>
            <w:proofErr w:type="gramEnd"/>
            <w:r w:rsidR="008A308B"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>). Please detail for each audience if there are several targets:</w:t>
            </w:r>
          </w:p>
          <w:p w14:paraId="1F923B5B" w14:textId="77777777" w:rsidR="00410CA6" w:rsidRPr="00F7744E" w:rsidRDefault="00410CA6" w:rsidP="008A308B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  <w:p w14:paraId="47FBC396" w14:textId="77777777" w:rsidR="00410CA6" w:rsidRPr="00F7744E" w:rsidRDefault="00410CA6" w:rsidP="008A308B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</w:tc>
      </w:tr>
      <w:tr w:rsidR="00410CA6" w:rsidRPr="00D4458F" w14:paraId="52A4D2F3" w14:textId="77777777" w:rsidTr="008216B4">
        <w:tc>
          <w:tcPr>
            <w:tcW w:w="10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0949" w14:textId="77777777" w:rsidR="00410CA6" w:rsidRPr="00F7744E" w:rsidRDefault="00410CA6" w:rsidP="008A308B">
            <w:pPr>
              <w:pStyle w:val="NoSpacing"/>
              <w:rPr>
                <w:rFonts w:ascii="Arial Narrow" w:eastAsia="SimHei" w:hAnsi="Arial Narrow"/>
                <w:color w:val="0070C0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>In what language(s) will the course be offered (in the short and long term)?</w:t>
            </w:r>
          </w:p>
          <w:p w14:paraId="4D750EC7" w14:textId="77777777" w:rsidR="00410CA6" w:rsidRPr="00F7744E" w:rsidRDefault="00410CA6" w:rsidP="0007401C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  <w:p w14:paraId="5695FA01" w14:textId="77777777" w:rsidR="00D4458F" w:rsidRPr="00F7744E" w:rsidRDefault="00D4458F" w:rsidP="0007401C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</w:tc>
      </w:tr>
      <w:tr w:rsidR="00410CA6" w:rsidRPr="00D4458F" w14:paraId="097518A6" w14:textId="77777777" w:rsidTr="008216B4">
        <w:tc>
          <w:tcPr>
            <w:tcW w:w="10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A546" w14:textId="77777777" w:rsidR="00410CA6" w:rsidRPr="00F7744E" w:rsidRDefault="00410CA6" w:rsidP="008A308B">
            <w:pPr>
              <w:pStyle w:val="NoSpacing"/>
              <w:rPr>
                <w:rFonts w:ascii="Arial Narrow" w:eastAsia="SimHei" w:hAnsi="Arial Narrow"/>
                <w:color w:val="0070C0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>Estimated number of persons to be trained (per year):</w:t>
            </w:r>
          </w:p>
          <w:p w14:paraId="1877F815" w14:textId="77777777" w:rsidR="00410CA6" w:rsidRPr="00F7744E" w:rsidRDefault="00410CA6" w:rsidP="0007401C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  <w:p w14:paraId="0FFA1E9D" w14:textId="77777777" w:rsidR="00D4458F" w:rsidRPr="00F7744E" w:rsidRDefault="00D4458F" w:rsidP="0007401C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</w:tc>
      </w:tr>
      <w:tr w:rsidR="00410CA6" w:rsidRPr="00D4458F" w14:paraId="5AF038E7" w14:textId="77777777" w:rsidTr="008216B4">
        <w:tc>
          <w:tcPr>
            <w:tcW w:w="10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6C4B" w14:textId="77777777" w:rsidR="00615135" w:rsidRPr="00F7744E" w:rsidRDefault="00615135" w:rsidP="00615135">
            <w:pPr>
              <w:pStyle w:val="NoSpacing"/>
              <w:rPr>
                <w:rFonts w:ascii="Arial Narrow" w:eastAsia="SimHei" w:hAnsi="Arial Narrow"/>
                <w:color w:val="0070C0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>What are the business/organizational goals that UNICEF wants to achieve from this training?</w:t>
            </w:r>
          </w:p>
          <w:p w14:paraId="72A3FEEE" w14:textId="77777777" w:rsidR="00410CA6" w:rsidRPr="00F7744E" w:rsidRDefault="00410CA6" w:rsidP="00615135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  <w:p w14:paraId="1C8950DF" w14:textId="77777777" w:rsidR="00D4458F" w:rsidRPr="00F7744E" w:rsidRDefault="00D4458F" w:rsidP="00615135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</w:tc>
      </w:tr>
    </w:tbl>
    <w:p w14:paraId="1C2EA0F5" w14:textId="12CB46D0" w:rsidR="00330998" w:rsidRPr="00D4458F" w:rsidRDefault="00330998" w:rsidP="00F92875">
      <w:pPr>
        <w:tabs>
          <w:tab w:val="left" w:pos="7020"/>
        </w:tabs>
        <w:rPr>
          <w:rStyle w:val="IntenseEmphasis"/>
          <w:rFonts w:ascii="Arial Narrow" w:eastAsia="SimHei" w:hAnsi="Arial Narrow"/>
          <w:sz w:val="22"/>
          <w:szCs w:val="22"/>
        </w:rPr>
      </w:pPr>
    </w:p>
    <w:p w14:paraId="54CE4C8F" w14:textId="77777777" w:rsidR="00330998" w:rsidRDefault="00330998" w:rsidP="00615135">
      <w:pPr>
        <w:rPr>
          <w:rStyle w:val="IntenseEmphasis"/>
          <w:rFonts w:ascii="Arial Narrow" w:eastAsia="SimHei" w:hAnsi="Arial Narrow"/>
          <w:sz w:val="22"/>
          <w:szCs w:val="22"/>
        </w:rPr>
      </w:pPr>
    </w:p>
    <w:p w14:paraId="0846ECE4" w14:textId="77777777" w:rsidR="00D4458F" w:rsidRDefault="00D4458F" w:rsidP="00615135">
      <w:pPr>
        <w:rPr>
          <w:rStyle w:val="IntenseEmphasis"/>
          <w:rFonts w:ascii="Arial Narrow" w:eastAsia="SimHei" w:hAnsi="Arial Narrow"/>
          <w:sz w:val="22"/>
          <w:szCs w:val="22"/>
        </w:rPr>
      </w:pPr>
    </w:p>
    <w:p w14:paraId="23FA980F" w14:textId="77777777" w:rsidR="00D4458F" w:rsidRPr="00D4458F" w:rsidRDefault="00D4458F" w:rsidP="00615135">
      <w:pPr>
        <w:rPr>
          <w:rStyle w:val="IntenseEmphasis"/>
          <w:rFonts w:ascii="Arial Narrow" w:eastAsia="SimHei" w:hAnsi="Arial Narrow"/>
          <w:sz w:val="22"/>
          <w:szCs w:val="22"/>
        </w:rPr>
      </w:pPr>
    </w:p>
    <w:p w14:paraId="7C027626" w14:textId="054B496A" w:rsidR="00615135" w:rsidRPr="00D4458F" w:rsidRDefault="00D4458F" w:rsidP="00D4458F">
      <w:pPr>
        <w:pStyle w:val="NoSpacing"/>
        <w:rPr>
          <w:rStyle w:val="IntenseEmphasis"/>
          <w:rFonts w:ascii="Segoe UI Symbol" w:eastAsia="SimHei" w:hAnsi="Segoe UI Symbol"/>
        </w:rPr>
      </w:pPr>
      <w:r>
        <w:rPr>
          <w:rStyle w:val="IntenseEmphasis"/>
          <w:rFonts w:ascii="Segoe UI Symbol" w:eastAsia="SimHei" w:hAnsi="Segoe UI Symbol"/>
          <w:i w:val="0"/>
          <w:sz w:val="40"/>
          <w:szCs w:val="40"/>
        </w:rPr>
        <w:t xml:space="preserve"> </w:t>
      </w:r>
      <w:r w:rsidR="00615135" w:rsidRPr="00D4458F">
        <w:rPr>
          <w:rStyle w:val="IntenseEmphasis"/>
          <w:rFonts w:ascii="Segoe UI Symbol" w:eastAsia="SimHei" w:hAnsi="Segoe UI Symbol"/>
          <w:i w:val="0"/>
          <w:color w:val="5F497A" w:themeColor="accent4" w:themeShade="BF"/>
          <w:sz w:val="40"/>
          <w:szCs w:val="40"/>
        </w:rPr>
        <w:t>Learning objectives and structure</w:t>
      </w:r>
    </w:p>
    <w:tbl>
      <w:tblPr>
        <w:tblW w:w="0" w:type="auto"/>
        <w:tblInd w:w="10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053"/>
        <w:gridCol w:w="5033"/>
      </w:tblGrid>
      <w:tr w:rsidR="00615135" w:rsidRPr="00D4458F" w14:paraId="2993DCD2" w14:textId="77777777" w:rsidTr="00D4458F">
        <w:tc>
          <w:tcPr>
            <w:tcW w:w="10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09B1" w14:textId="74032A37" w:rsidR="00615135" w:rsidRPr="00F7744E" w:rsidRDefault="00615135" w:rsidP="00615135">
            <w:pPr>
              <w:pStyle w:val="NoSpacing"/>
              <w:rPr>
                <w:rFonts w:ascii="Arial Narrow" w:eastAsia="SimHei" w:hAnsi="Arial Narrow"/>
                <w:color w:val="0070C0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>What is the objective / ultimate outcome of this course (please describe):</w:t>
            </w:r>
          </w:p>
          <w:p w14:paraId="4EB69062" w14:textId="46CF21EE" w:rsidR="00615135" w:rsidRPr="00F7744E" w:rsidRDefault="008216B4" w:rsidP="00615135">
            <w:pPr>
              <w:pStyle w:val="NoSpacing"/>
              <w:rPr>
                <w:rFonts w:ascii="Arial Narrow" w:eastAsia="SimHei" w:hAnsi="Arial Narrow"/>
                <w:color w:val="0070C0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>“</w:t>
            </w:r>
            <w:r w:rsidR="00615135"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>At the end of this session participants will be able to:</w:t>
            </w:r>
            <w:r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 xml:space="preserve"> “</w:t>
            </w:r>
          </w:p>
          <w:p w14:paraId="588D0F77" w14:textId="77777777" w:rsidR="00615135" w:rsidRPr="00F7744E" w:rsidRDefault="00615135" w:rsidP="009B1D1E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sz w:val="22"/>
                <w:szCs w:val="22"/>
              </w:rPr>
              <w:t>-</w:t>
            </w:r>
          </w:p>
          <w:p w14:paraId="07F372E2" w14:textId="77777777" w:rsidR="00615135" w:rsidRPr="00F7744E" w:rsidRDefault="00615135" w:rsidP="009B1D1E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sz w:val="22"/>
                <w:szCs w:val="22"/>
              </w:rPr>
              <w:t>-</w:t>
            </w:r>
          </w:p>
          <w:p w14:paraId="69CE665C" w14:textId="77777777" w:rsidR="00615135" w:rsidRPr="00F7744E" w:rsidRDefault="00615135" w:rsidP="009B1D1E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sz w:val="22"/>
                <w:szCs w:val="22"/>
              </w:rPr>
              <w:t>-</w:t>
            </w:r>
          </w:p>
          <w:p w14:paraId="7B45CFFA" w14:textId="77777777" w:rsidR="00615135" w:rsidRPr="00F7744E" w:rsidRDefault="00615135" w:rsidP="009B1D1E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sz w:val="22"/>
                <w:szCs w:val="22"/>
              </w:rPr>
              <w:t>-</w:t>
            </w:r>
          </w:p>
          <w:p w14:paraId="3C79337B" w14:textId="77777777" w:rsidR="00615135" w:rsidRPr="00F7744E" w:rsidRDefault="00615135" w:rsidP="009B1D1E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sz w:val="22"/>
                <w:szCs w:val="22"/>
              </w:rPr>
              <w:t>-</w:t>
            </w:r>
          </w:p>
          <w:p w14:paraId="5F3C5B9F" w14:textId="69C68002" w:rsidR="00615135" w:rsidRPr="00D4458F" w:rsidRDefault="00615135" w:rsidP="009B1D1E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sz w:val="22"/>
                <w:szCs w:val="22"/>
              </w:rPr>
              <w:t>-</w:t>
            </w:r>
          </w:p>
        </w:tc>
      </w:tr>
      <w:tr w:rsidR="00615135" w:rsidRPr="00D4458F" w14:paraId="753CFF17" w14:textId="77777777" w:rsidTr="00D4458F">
        <w:tc>
          <w:tcPr>
            <w:tcW w:w="10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6591" w14:textId="77777777" w:rsidR="00615135" w:rsidRPr="00F7744E" w:rsidRDefault="00615135" w:rsidP="009B1D1E">
            <w:pPr>
              <w:pStyle w:val="NoSpacing"/>
              <w:rPr>
                <w:rFonts w:ascii="Arial Narrow" w:eastAsia="SimHei" w:hAnsi="Arial Narrow"/>
                <w:b/>
                <w:color w:val="0070C0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b/>
                <w:color w:val="0070C0"/>
                <w:sz w:val="22"/>
                <w:szCs w:val="22"/>
              </w:rPr>
              <w:t>Initial course structure (please, propose below a structure for the course)</w:t>
            </w:r>
          </w:p>
          <w:p w14:paraId="4684F1CC" w14:textId="3F3A6D3A" w:rsidR="00330998" w:rsidRPr="00F7744E" w:rsidRDefault="00330998" w:rsidP="009B1D1E">
            <w:pPr>
              <w:pStyle w:val="NoSpacing"/>
              <w:rPr>
                <w:rFonts w:ascii="Arial Narrow" w:eastAsia="SimHei" w:hAnsi="Arial Narrow"/>
                <w:color w:val="0070C0"/>
                <w:sz w:val="22"/>
                <w:szCs w:val="22"/>
              </w:rPr>
            </w:pPr>
          </w:p>
        </w:tc>
      </w:tr>
      <w:tr w:rsidR="00615135" w:rsidRPr="00D4458F" w14:paraId="1A660BFC" w14:textId="77777777" w:rsidTr="00D4458F"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382D" w14:textId="77777777" w:rsidR="00615135" w:rsidRPr="00F7744E" w:rsidRDefault="00615135" w:rsidP="00615135">
            <w:pPr>
              <w:pStyle w:val="NoSpacing"/>
              <w:rPr>
                <w:rFonts w:ascii="Arial Narrow" w:eastAsia="SimHei" w:hAnsi="Arial Narrow" w:cs="Arial"/>
                <w:color w:val="0070C0"/>
                <w:sz w:val="22"/>
                <w:szCs w:val="22"/>
              </w:rPr>
            </w:pPr>
            <w:r w:rsidRPr="00F7744E">
              <w:rPr>
                <w:rFonts w:ascii="Arial Narrow" w:eastAsia="SimHei" w:hAnsi="Arial Narrow" w:cs="Arial"/>
                <w:color w:val="0070C0"/>
                <w:sz w:val="22"/>
                <w:szCs w:val="22"/>
              </w:rPr>
              <w:t>Title / working title</w:t>
            </w:r>
          </w:p>
          <w:p w14:paraId="563B50C8" w14:textId="01FE0E6A" w:rsidR="00330998" w:rsidRPr="00F7744E" w:rsidRDefault="00330998" w:rsidP="00615135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3CDF" w14:textId="04D40E75" w:rsidR="00615135" w:rsidRPr="00F7744E" w:rsidRDefault="00615135" w:rsidP="00615135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</w:tc>
      </w:tr>
      <w:tr w:rsidR="00615135" w:rsidRPr="00D4458F" w14:paraId="5CA382AD" w14:textId="77777777" w:rsidTr="00D4458F"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87A5" w14:textId="77777777" w:rsidR="00615135" w:rsidRPr="00F7744E" w:rsidRDefault="00615135" w:rsidP="00615135">
            <w:pPr>
              <w:pStyle w:val="NoSpacing"/>
              <w:rPr>
                <w:rFonts w:ascii="Arial Narrow" w:eastAsia="SimHei" w:hAnsi="Arial Narrow" w:cs="Arial"/>
                <w:color w:val="0070C0"/>
                <w:sz w:val="22"/>
                <w:szCs w:val="22"/>
              </w:rPr>
            </w:pPr>
            <w:r w:rsidRPr="00F7744E">
              <w:rPr>
                <w:rFonts w:ascii="Arial Narrow" w:eastAsia="SimHei" w:hAnsi="Arial Narrow" w:cs="Arial"/>
                <w:color w:val="0070C0"/>
                <w:sz w:val="22"/>
                <w:szCs w:val="22"/>
              </w:rPr>
              <w:t>Subject covered</w:t>
            </w:r>
          </w:p>
          <w:p w14:paraId="13EA6210" w14:textId="77777777" w:rsidR="00615135" w:rsidRPr="00F7744E" w:rsidRDefault="00615135" w:rsidP="00615135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D725" w14:textId="40583B5E" w:rsidR="00615135" w:rsidRPr="00F7744E" w:rsidRDefault="00615135" w:rsidP="00615135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</w:tc>
      </w:tr>
      <w:tr w:rsidR="00615135" w:rsidRPr="00D4458F" w14:paraId="4B87ED49" w14:textId="77777777" w:rsidTr="00D4458F"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EB20" w14:textId="77777777" w:rsidR="00615135" w:rsidRPr="00F7744E" w:rsidRDefault="00615135" w:rsidP="00615135">
            <w:pPr>
              <w:pStyle w:val="NoSpacing"/>
              <w:rPr>
                <w:rFonts w:ascii="Arial Narrow" w:eastAsia="SimHei" w:hAnsi="Arial Narrow" w:cs="Arial"/>
                <w:color w:val="0070C0"/>
                <w:sz w:val="22"/>
                <w:szCs w:val="22"/>
              </w:rPr>
            </w:pPr>
            <w:r w:rsidRPr="00F7744E">
              <w:rPr>
                <w:rFonts w:ascii="Arial Narrow" w:eastAsia="SimHei" w:hAnsi="Arial Narrow" w:cs="Arial"/>
                <w:color w:val="0070C0"/>
                <w:sz w:val="22"/>
                <w:szCs w:val="22"/>
              </w:rPr>
              <w:t xml:space="preserve">Deals with which high level learning objectives? </w:t>
            </w:r>
          </w:p>
          <w:p w14:paraId="24EE262E" w14:textId="77777777" w:rsidR="00615135" w:rsidRPr="00F7744E" w:rsidRDefault="00615135" w:rsidP="00615135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037E" w14:textId="50714844" w:rsidR="00615135" w:rsidRPr="00F7744E" w:rsidRDefault="00615135" w:rsidP="00615135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</w:tc>
      </w:tr>
      <w:tr w:rsidR="00615135" w:rsidRPr="00D4458F" w14:paraId="4C054E9D" w14:textId="77777777" w:rsidTr="00D4458F"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B60E" w14:textId="77777777" w:rsidR="00615135" w:rsidRPr="00F7744E" w:rsidRDefault="00615135" w:rsidP="00615135">
            <w:pPr>
              <w:pStyle w:val="NoSpacing"/>
              <w:rPr>
                <w:rFonts w:ascii="Arial Narrow" w:eastAsia="SimHei" w:hAnsi="Arial Narrow" w:cs="Arial"/>
                <w:color w:val="0070C0"/>
                <w:sz w:val="22"/>
                <w:szCs w:val="22"/>
              </w:rPr>
            </w:pPr>
            <w:r w:rsidRPr="00F7744E">
              <w:rPr>
                <w:rFonts w:ascii="Arial Narrow" w:eastAsia="SimHei" w:hAnsi="Arial Narrow" w:cs="Arial"/>
                <w:color w:val="0070C0"/>
                <w:sz w:val="22"/>
                <w:szCs w:val="22"/>
              </w:rPr>
              <w:t>Proposed structure</w:t>
            </w:r>
          </w:p>
          <w:p w14:paraId="00909132" w14:textId="77777777" w:rsidR="00615135" w:rsidRPr="00F7744E" w:rsidRDefault="00615135" w:rsidP="00615135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DCB1" w14:textId="77777777" w:rsidR="00615135" w:rsidRPr="00F7744E" w:rsidRDefault="00615135" w:rsidP="00615135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</w:tc>
      </w:tr>
      <w:tr w:rsidR="00615135" w:rsidRPr="00D4458F" w14:paraId="5567B1FF" w14:textId="77777777" w:rsidTr="00D4458F"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C6FC" w14:textId="77777777" w:rsidR="00615135" w:rsidRPr="00F7744E" w:rsidRDefault="00615135" w:rsidP="00615135">
            <w:pPr>
              <w:pStyle w:val="NoSpacing"/>
              <w:rPr>
                <w:rFonts w:ascii="Arial Narrow" w:eastAsia="SimHei" w:hAnsi="Arial Narrow" w:cs="Arial"/>
                <w:color w:val="0070C0"/>
                <w:sz w:val="22"/>
                <w:szCs w:val="22"/>
              </w:rPr>
            </w:pPr>
            <w:r w:rsidRPr="00F7744E">
              <w:rPr>
                <w:rFonts w:ascii="Arial Narrow" w:eastAsia="SimHei" w:hAnsi="Arial Narrow" w:cs="Arial"/>
                <w:color w:val="0070C0"/>
                <w:sz w:val="22"/>
                <w:szCs w:val="22"/>
              </w:rPr>
              <w:t xml:space="preserve">Sources / Materials, available (including </w:t>
            </w:r>
            <w:proofErr w:type="spellStart"/>
            <w:r w:rsidRPr="00F7744E">
              <w:rPr>
                <w:rFonts w:ascii="Arial Narrow" w:eastAsia="SimHei" w:hAnsi="Arial Narrow" w:cs="Arial"/>
                <w:color w:val="0070C0"/>
                <w:sz w:val="22"/>
                <w:szCs w:val="22"/>
              </w:rPr>
              <w:t>audiovisuals</w:t>
            </w:r>
            <w:proofErr w:type="spellEnd"/>
            <w:r w:rsidRPr="00F7744E">
              <w:rPr>
                <w:rFonts w:ascii="Arial Narrow" w:eastAsia="SimHei" w:hAnsi="Arial Narrow" w:cs="Arial"/>
                <w:color w:val="0070C0"/>
                <w:sz w:val="22"/>
                <w:szCs w:val="22"/>
              </w:rPr>
              <w:t>)</w:t>
            </w:r>
          </w:p>
          <w:p w14:paraId="3C5B7845" w14:textId="77777777" w:rsidR="00615135" w:rsidRPr="00F7744E" w:rsidRDefault="00615135" w:rsidP="00615135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BD4B" w14:textId="77777777" w:rsidR="00615135" w:rsidRPr="00F7744E" w:rsidRDefault="00615135" w:rsidP="00615135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</w:tc>
      </w:tr>
      <w:tr w:rsidR="00615135" w:rsidRPr="00D4458F" w14:paraId="0A60C928" w14:textId="77777777" w:rsidTr="00D4458F"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1C1A" w14:textId="77777777" w:rsidR="00615135" w:rsidRPr="00F7744E" w:rsidRDefault="00615135" w:rsidP="00615135">
            <w:pPr>
              <w:pStyle w:val="NoSpacing"/>
              <w:rPr>
                <w:rFonts w:ascii="Arial Narrow" w:eastAsia="SimHei" w:hAnsi="Arial Narrow" w:cs="Arial"/>
                <w:color w:val="0070C0"/>
                <w:sz w:val="22"/>
                <w:szCs w:val="22"/>
              </w:rPr>
            </w:pPr>
            <w:r w:rsidRPr="00F7744E">
              <w:rPr>
                <w:rFonts w:ascii="Arial Narrow" w:eastAsia="SimHei" w:hAnsi="Arial Narrow" w:cs="Arial"/>
                <w:color w:val="0070C0"/>
                <w:sz w:val="22"/>
                <w:szCs w:val="22"/>
              </w:rPr>
              <w:t>Suggested activities / initial ideas for instructional design / recommendations</w:t>
            </w:r>
          </w:p>
          <w:p w14:paraId="148F38CB" w14:textId="77777777" w:rsidR="00615135" w:rsidRPr="00F7744E" w:rsidRDefault="00615135" w:rsidP="00615135">
            <w:pPr>
              <w:pStyle w:val="NoSpacing"/>
              <w:rPr>
                <w:rFonts w:ascii="Arial Narrow" w:eastAsia="SimHei" w:hAnsi="Arial Narrow" w:cs="Arial"/>
                <w:color w:val="0070C0"/>
                <w:sz w:val="22"/>
                <w:szCs w:val="22"/>
              </w:rPr>
            </w:pP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7F77" w14:textId="77777777" w:rsidR="00615135" w:rsidRPr="00F7744E" w:rsidRDefault="00615135" w:rsidP="00615135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</w:tc>
      </w:tr>
      <w:tr w:rsidR="00615135" w:rsidRPr="00D4458F" w14:paraId="45F68DCD" w14:textId="77777777" w:rsidTr="00D4458F"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B745" w14:textId="77777777" w:rsidR="00615135" w:rsidRPr="00F7744E" w:rsidRDefault="00615135" w:rsidP="00615135">
            <w:pPr>
              <w:pStyle w:val="NoSpacing"/>
              <w:rPr>
                <w:rFonts w:ascii="Arial Narrow" w:eastAsia="SimHei" w:hAnsi="Arial Narrow" w:cs="Arial"/>
                <w:color w:val="0070C0"/>
                <w:sz w:val="22"/>
                <w:szCs w:val="22"/>
              </w:rPr>
            </w:pPr>
            <w:r w:rsidRPr="00F7744E">
              <w:rPr>
                <w:rFonts w:ascii="Arial Narrow" w:eastAsia="SimHei" w:hAnsi="Arial Narrow" w:cs="Arial"/>
                <w:color w:val="0070C0"/>
                <w:sz w:val="22"/>
                <w:szCs w:val="22"/>
              </w:rPr>
              <w:t xml:space="preserve">Resource Tab: What to include? </w:t>
            </w:r>
          </w:p>
          <w:p w14:paraId="228C1DD3" w14:textId="1FD200DE" w:rsidR="00D4458F" w:rsidRPr="00F7744E" w:rsidRDefault="00D4458F" w:rsidP="00615135">
            <w:pPr>
              <w:pStyle w:val="NoSpacing"/>
              <w:rPr>
                <w:rFonts w:ascii="Arial Narrow" w:eastAsia="SimHei" w:hAnsi="Arial Narrow" w:cs="Arial"/>
                <w:color w:val="0070C0"/>
                <w:sz w:val="22"/>
                <w:szCs w:val="22"/>
              </w:rPr>
            </w:pP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F07B" w14:textId="77777777" w:rsidR="00615135" w:rsidRPr="00F7744E" w:rsidRDefault="00615135" w:rsidP="00615135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</w:tc>
      </w:tr>
    </w:tbl>
    <w:p w14:paraId="38A6F4AB" w14:textId="77777777" w:rsidR="00615135" w:rsidRPr="00D4458F" w:rsidRDefault="00615135" w:rsidP="00615135">
      <w:pPr>
        <w:rPr>
          <w:rFonts w:ascii="Arial Narrow" w:hAnsi="Arial Narrow"/>
          <w:sz w:val="22"/>
          <w:szCs w:val="22"/>
        </w:rPr>
      </w:pPr>
    </w:p>
    <w:p w14:paraId="78051437" w14:textId="77777777" w:rsidR="00615135" w:rsidRPr="00D4458F" w:rsidRDefault="00615135" w:rsidP="00615135">
      <w:pPr>
        <w:rPr>
          <w:rStyle w:val="IntenseEmphasis"/>
          <w:rFonts w:ascii="Arial Narrow" w:eastAsia="SimHei" w:hAnsi="Arial Narrow"/>
          <w:sz w:val="22"/>
          <w:szCs w:val="22"/>
        </w:rPr>
      </w:pPr>
    </w:p>
    <w:p w14:paraId="6D69513E" w14:textId="5032D72C" w:rsidR="00615135" w:rsidRPr="00D4458F" w:rsidRDefault="008216B4" w:rsidP="00D4458F">
      <w:pPr>
        <w:pStyle w:val="NoSpacing"/>
        <w:rPr>
          <w:rStyle w:val="IntenseEmphasis"/>
          <w:rFonts w:ascii="Arial Narrow" w:eastAsia="SimHei" w:hAnsi="Arial Narrow"/>
          <w:b w:val="0"/>
          <w:sz w:val="40"/>
          <w:szCs w:val="40"/>
        </w:rPr>
      </w:pPr>
      <w:r w:rsidRPr="00D4458F">
        <w:rPr>
          <w:rStyle w:val="IntenseEmphasis"/>
          <w:rFonts w:ascii="Arial Narrow" w:eastAsia="SimHei" w:hAnsi="Arial Narrow"/>
          <w:b w:val="0"/>
          <w:sz w:val="40"/>
          <w:szCs w:val="40"/>
        </w:rPr>
        <w:t xml:space="preserve"> </w:t>
      </w:r>
      <w:proofErr w:type="spellStart"/>
      <w:r w:rsidR="00615135" w:rsidRPr="00D4458F">
        <w:rPr>
          <w:rStyle w:val="IntenseEmphasis"/>
          <w:rFonts w:ascii="Segoe UI Symbol" w:eastAsia="SimHei" w:hAnsi="Segoe UI Symbol"/>
          <w:i w:val="0"/>
          <w:color w:val="5F497A" w:themeColor="accent4" w:themeShade="BF"/>
          <w:sz w:val="40"/>
          <w:szCs w:val="40"/>
        </w:rPr>
        <w:t>Pedagogical</w:t>
      </w:r>
      <w:proofErr w:type="spellEnd"/>
      <w:r w:rsidR="00615135" w:rsidRPr="00D4458F">
        <w:rPr>
          <w:rStyle w:val="IntenseEmphasis"/>
          <w:rFonts w:ascii="Segoe UI Symbol" w:eastAsia="SimHei" w:hAnsi="Segoe UI Symbol"/>
          <w:i w:val="0"/>
          <w:color w:val="5F497A" w:themeColor="accent4" w:themeShade="BF"/>
          <w:sz w:val="40"/>
          <w:szCs w:val="40"/>
        </w:rPr>
        <w:t xml:space="preserve"> </w:t>
      </w:r>
      <w:proofErr w:type="spellStart"/>
      <w:r w:rsidR="00615135" w:rsidRPr="00D4458F">
        <w:rPr>
          <w:rStyle w:val="IntenseEmphasis"/>
          <w:rFonts w:ascii="Segoe UI Symbol" w:eastAsia="SimHei" w:hAnsi="Segoe UI Symbol"/>
          <w:i w:val="0"/>
          <w:color w:val="5F497A" w:themeColor="accent4" w:themeShade="BF"/>
          <w:sz w:val="40"/>
          <w:szCs w:val="40"/>
        </w:rPr>
        <w:t>approach</w:t>
      </w:r>
      <w:proofErr w:type="spellEnd"/>
    </w:p>
    <w:tbl>
      <w:tblPr>
        <w:tblW w:w="0" w:type="auto"/>
        <w:tblInd w:w="10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0086"/>
      </w:tblGrid>
      <w:tr w:rsidR="00615135" w:rsidRPr="00D4458F" w14:paraId="72F03591" w14:textId="77777777" w:rsidTr="008216B4">
        <w:tc>
          <w:tcPr>
            <w:tcW w:w="10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E090" w14:textId="77777777" w:rsidR="00615135" w:rsidRPr="00F7744E" w:rsidRDefault="00615135" w:rsidP="009B1D1E">
            <w:pPr>
              <w:pStyle w:val="NoSpacing"/>
              <w:rPr>
                <w:rFonts w:ascii="Arial Narrow" w:eastAsia="SimHei" w:hAnsi="Arial Narrow"/>
                <w:color w:val="0070C0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>Distribution method(s):</w:t>
            </w:r>
          </w:p>
          <w:p w14:paraId="1880E409" w14:textId="77777777" w:rsidR="00615135" w:rsidRPr="00F7744E" w:rsidRDefault="00615135" w:rsidP="009B1D1E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  <w:p w14:paraId="23B8DA14" w14:textId="77777777" w:rsidR="00615135" w:rsidRPr="00F7744E" w:rsidRDefault="00615135" w:rsidP="009B1D1E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  <w:p w14:paraId="0592FC93" w14:textId="77777777" w:rsidR="00615135" w:rsidRPr="00F7744E" w:rsidRDefault="00615135" w:rsidP="009B1D1E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</w:tc>
      </w:tr>
      <w:tr w:rsidR="00615135" w:rsidRPr="00D4458F" w14:paraId="7AC6C70A" w14:textId="77777777" w:rsidTr="008216B4">
        <w:tc>
          <w:tcPr>
            <w:tcW w:w="10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F54A" w14:textId="77777777" w:rsidR="00615135" w:rsidRPr="00F7744E" w:rsidRDefault="00615135" w:rsidP="009B1D1E">
            <w:pPr>
              <w:pStyle w:val="NoSpacing"/>
              <w:rPr>
                <w:rFonts w:ascii="Arial Narrow" w:eastAsia="SimHei" w:hAnsi="Arial Narrow"/>
                <w:color w:val="0070C0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>Proposed course format:</w:t>
            </w:r>
          </w:p>
          <w:p w14:paraId="3E25C3DE" w14:textId="77777777" w:rsidR="00615135" w:rsidRPr="00F7744E" w:rsidRDefault="00615135" w:rsidP="009B1D1E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  <w:p w14:paraId="28D6CD7C" w14:textId="77777777" w:rsidR="00615135" w:rsidRDefault="00615135" w:rsidP="009B1D1E">
            <w:pPr>
              <w:pStyle w:val="NoSpacing"/>
              <w:ind w:left="720"/>
              <w:rPr>
                <w:rFonts w:ascii="Arial Narrow" w:eastAsia="SimHei" w:hAnsi="Arial Narrow"/>
                <w:sz w:val="22"/>
                <w:szCs w:val="22"/>
              </w:rPr>
            </w:pPr>
          </w:p>
          <w:p w14:paraId="49D7E707" w14:textId="77777777" w:rsidR="00F7744E" w:rsidRPr="00F7744E" w:rsidRDefault="00F7744E" w:rsidP="009B1D1E">
            <w:pPr>
              <w:pStyle w:val="NoSpacing"/>
              <w:ind w:left="720"/>
              <w:rPr>
                <w:rFonts w:ascii="Arial Narrow" w:eastAsia="SimHei" w:hAnsi="Arial Narrow"/>
                <w:sz w:val="22"/>
                <w:szCs w:val="22"/>
              </w:rPr>
            </w:pPr>
          </w:p>
        </w:tc>
      </w:tr>
      <w:tr w:rsidR="00615135" w:rsidRPr="00D4458F" w14:paraId="556F94C9" w14:textId="77777777" w:rsidTr="008216B4">
        <w:tc>
          <w:tcPr>
            <w:tcW w:w="10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C01F" w14:textId="77777777" w:rsidR="00615135" w:rsidRPr="00F7744E" w:rsidRDefault="00615135" w:rsidP="009B1D1E">
            <w:pPr>
              <w:pStyle w:val="NoSpacing"/>
              <w:rPr>
                <w:rFonts w:ascii="Arial Narrow" w:eastAsia="SimHei" w:hAnsi="Arial Narrow"/>
                <w:color w:val="0070C0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>Assessment methods:</w:t>
            </w:r>
          </w:p>
          <w:p w14:paraId="34AD37E9" w14:textId="77777777" w:rsidR="00615135" w:rsidRDefault="00615135" w:rsidP="009B1D1E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  <w:p w14:paraId="5395E3B0" w14:textId="77777777" w:rsidR="00F7744E" w:rsidRDefault="00F7744E" w:rsidP="009B1D1E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  <w:p w14:paraId="384CC861" w14:textId="77777777" w:rsidR="00F7744E" w:rsidRPr="00F7744E" w:rsidRDefault="00F7744E" w:rsidP="009B1D1E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  <w:p w14:paraId="7446A688" w14:textId="77777777" w:rsidR="00615135" w:rsidRPr="00F7744E" w:rsidRDefault="00615135" w:rsidP="009B1D1E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</w:tc>
      </w:tr>
      <w:tr w:rsidR="00615135" w:rsidRPr="00D4458F" w14:paraId="70099328" w14:textId="77777777" w:rsidTr="008216B4">
        <w:tc>
          <w:tcPr>
            <w:tcW w:w="10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B3B8" w14:textId="77777777" w:rsidR="00615135" w:rsidRPr="00F7744E" w:rsidRDefault="00615135" w:rsidP="009B1D1E">
            <w:pPr>
              <w:pStyle w:val="NoSpacing"/>
              <w:rPr>
                <w:rFonts w:ascii="Arial Narrow" w:eastAsia="SimHei" w:hAnsi="Arial Narrow"/>
                <w:color w:val="0070C0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>Will the course be certified? If so by which authority?</w:t>
            </w:r>
          </w:p>
          <w:p w14:paraId="3A1A655F" w14:textId="77777777" w:rsidR="00615135" w:rsidRDefault="00615135" w:rsidP="009B1D1E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  <w:p w14:paraId="74B00B39" w14:textId="77777777" w:rsidR="00F7744E" w:rsidRPr="00F7744E" w:rsidRDefault="00F7744E" w:rsidP="009B1D1E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  <w:p w14:paraId="21AFCAF3" w14:textId="77777777" w:rsidR="00615135" w:rsidRPr="00F7744E" w:rsidRDefault="00615135" w:rsidP="009B1D1E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</w:tc>
      </w:tr>
      <w:tr w:rsidR="00615135" w:rsidRPr="00D4458F" w14:paraId="0C71919F" w14:textId="77777777" w:rsidTr="008216B4">
        <w:tc>
          <w:tcPr>
            <w:tcW w:w="10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5F4A" w14:textId="77777777" w:rsidR="00615135" w:rsidRPr="00F7744E" w:rsidRDefault="00615135" w:rsidP="009B1D1E">
            <w:pPr>
              <w:pStyle w:val="NoSpacing"/>
              <w:rPr>
                <w:rFonts w:ascii="Arial Narrow" w:eastAsia="SimHei" w:hAnsi="Arial Narrow"/>
                <w:color w:val="0070C0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>Interactive components:</w:t>
            </w:r>
          </w:p>
          <w:p w14:paraId="207686C2" w14:textId="77777777" w:rsidR="00615135" w:rsidRPr="00F7744E" w:rsidRDefault="00615135" w:rsidP="009B1D1E">
            <w:pPr>
              <w:pStyle w:val="NoSpacing"/>
              <w:rPr>
                <w:rFonts w:ascii="Arial Narrow" w:eastAsia="SimHei" w:hAnsi="Arial Narrow"/>
                <w:color w:val="FF0000"/>
                <w:sz w:val="22"/>
                <w:szCs w:val="22"/>
              </w:rPr>
            </w:pPr>
          </w:p>
          <w:p w14:paraId="2A8F0905" w14:textId="77777777" w:rsidR="008216B4" w:rsidRPr="00F7744E" w:rsidRDefault="008216B4" w:rsidP="009B1D1E">
            <w:pPr>
              <w:pStyle w:val="NoSpacing"/>
              <w:rPr>
                <w:rFonts w:ascii="Arial Narrow" w:eastAsia="SimHei" w:hAnsi="Arial Narrow"/>
                <w:color w:val="FF0000"/>
                <w:sz w:val="22"/>
                <w:szCs w:val="22"/>
              </w:rPr>
            </w:pPr>
          </w:p>
          <w:p w14:paraId="4C59E04E" w14:textId="77777777" w:rsidR="008216B4" w:rsidRPr="00F7744E" w:rsidRDefault="008216B4" w:rsidP="009B1D1E">
            <w:pPr>
              <w:pStyle w:val="NoSpacing"/>
              <w:rPr>
                <w:rFonts w:ascii="Arial Narrow" w:eastAsia="SimHei" w:hAnsi="Arial Narrow"/>
                <w:color w:val="FF0000"/>
                <w:sz w:val="22"/>
                <w:szCs w:val="22"/>
              </w:rPr>
            </w:pPr>
          </w:p>
          <w:p w14:paraId="7E1C90B9" w14:textId="77777777" w:rsidR="00615135" w:rsidRPr="00F7744E" w:rsidRDefault="00615135" w:rsidP="009B1D1E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  <w:p w14:paraId="28E8F7A7" w14:textId="77777777" w:rsidR="00615135" w:rsidRPr="00F7744E" w:rsidRDefault="00615135" w:rsidP="009B1D1E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</w:tc>
      </w:tr>
    </w:tbl>
    <w:p w14:paraId="68BABAC4" w14:textId="77777777" w:rsidR="00615135" w:rsidRPr="00D4458F" w:rsidRDefault="00615135" w:rsidP="00615135">
      <w:pPr>
        <w:pStyle w:val="Heading4"/>
        <w:jc w:val="left"/>
        <w:rPr>
          <w:rStyle w:val="IntenseEmphasis"/>
          <w:rFonts w:ascii="Arial Narrow" w:eastAsia="SimHei" w:hAnsi="Arial Narrow"/>
          <w:sz w:val="22"/>
          <w:szCs w:val="22"/>
          <w:lang w:val="en-US"/>
        </w:rPr>
      </w:pPr>
    </w:p>
    <w:p w14:paraId="60937E0A" w14:textId="77777777" w:rsidR="00410CA6" w:rsidRPr="00D4458F" w:rsidRDefault="00410CA6" w:rsidP="007E5E64">
      <w:pPr>
        <w:rPr>
          <w:rStyle w:val="IntenseEmphasis"/>
          <w:rFonts w:ascii="Arial Narrow" w:eastAsia="SimHei" w:hAnsi="Arial Narrow"/>
          <w:sz w:val="22"/>
          <w:szCs w:val="22"/>
        </w:rPr>
      </w:pPr>
    </w:p>
    <w:p w14:paraId="770C3660" w14:textId="77777777" w:rsidR="008216B4" w:rsidRPr="00D4458F" w:rsidRDefault="008216B4" w:rsidP="007E5E64">
      <w:pPr>
        <w:rPr>
          <w:rStyle w:val="IntenseEmphasis"/>
          <w:rFonts w:ascii="Arial Narrow" w:eastAsia="SimHei" w:hAnsi="Arial Narrow"/>
          <w:sz w:val="22"/>
          <w:szCs w:val="22"/>
        </w:rPr>
      </w:pPr>
    </w:p>
    <w:p w14:paraId="059F00FF" w14:textId="77777777" w:rsidR="00330998" w:rsidRPr="00D4458F" w:rsidRDefault="00330998" w:rsidP="007E5E64">
      <w:pPr>
        <w:rPr>
          <w:rStyle w:val="IntenseEmphasis"/>
          <w:rFonts w:ascii="Arial Narrow" w:eastAsia="SimHei" w:hAnsi="Arial Narrow"/>
          <w:sz w:val="22"/>
          <w:szCs w:val="22"/>
        </w:rPr>
      </w:pPr>
      <w:bookmarkStart w:id="0" w:name="_GoBack"/>
      <w:bookmarkEnd w:id="0"/>
    </w:p>
    <w:p w14:paraId="15571EBA" w14:textId="7841BA83" w:rsidR="00410CA6" w:rsidRPr="00D4458F" w:rsidRDefault="00D4458F" w:rsidP="00D4458F">
      <w:pPr>
        <w:pStyle w:val="NoSpacing"/>
        <w:rPr>
          <w:rStyle w:val="IntenseEmphasis"/>
          <w:rFonts w:ascii="Segoe UI Symbol" w:eastAsia="SimHei" w:hAnsi="Segoe UI Symbol"/>
          <w:i w:val="0"/>
          <w:color w:val="5F497A" w:themeColor="accent4" w:themeShade="BF"/>
          <w:sz w:val="40"/>
          <w:szCs w:val="40"/>
        </w:rPr>
      </w:pPr>
      <w:r>
        <w:rPr>
          <w:rStyle w:val="IntenseEmphasis"/>
          <w:rFonts w:ascii="Segoe UI Symbol" w:eastAsia="SimHei" w:hAnsi="Segoe UI Symbol"/>
          <w:i w:val="0"/>
          <w:color w:val="5F497A" w:themeColor="accent4" w:themeShade="BF"/>
          <w:sz w:val="40"/>
          <w:szCs w:val="40"/>
        </w:rPr>
        <w:t xml:space="preserve"> </w:t>
      </w:r>
      <w:r w:rsidR="00410CA6" w:rsidRPr="00D4458F">
        <w:rPr>
          <w:rStyle w:val="IntenseEmphasis"/>
          <w:rFonts w:ascii="Segoe UI Symbol" w:eastAsia="SimHei" w:hAnsi="Segoe UI Symbol"/>
          <w:i w:val="0"/>
          <w:color w:val="5F497A" w:themeColor="accent4" w:themeShade="BF"/>
          <w:sz w:val="40"/>
          <w:szCs w:val="40"/>
        </w:rPr>
        <w:t>Financial resources</w:t>
      </w:r>
    </w:p>
    <w:tbl>
      <w:tblPr>
        <w:tblW w:w="0" w:type="auto"/>
        <w:tblInd w:w="10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0086"/>
      </w:tblGrid>
      <w:tr w:rsidR="00410CA6" w:rsidRPr="00D4458F" w14:paraId="5B7645F1" w14:textId="77777777" w:rsidTr="00D4458F">
        <w:tc>
          <w:tcPr>
            <w:tcW w:w="10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74F8" w14:textId="23E59D93" w:rsidR="00410CA6" w:rsidRPr="00F7744E" w:rsidRDefault="00410CA6" w:rsidP="008A308B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>Estimated budget:</w:t>
            </w:r>
            <w:r w:rsidRPr="00F7744E">
              <w:rPr>
                <w:rFonts w:ascii="Arial Narrow" w:eastAsia="SimHei" w:hAnsi="Arial Narrow"/>
                <w:sz w:val="22"/>
                <w:szCs w:val="22"/>
              </w:rPr>
              <w:t xml:space="preserve"> </w:t>
            </w:r>
            <w:r w:rsidR="00FC5CD7" w:rsidRPr="00F7744E">
              <w:rPr>
                <w:rFonts w:ascii="Arial Narrow" w:eastAsia="SimHei" w:hAnsi="Arial Narrow"/>
                <w:sz w:val="22"/>
                <w:szCs w:val="22"/>
              </w:rPr>
              <w:t xml:space="preserve"> </w:t>
            </w:r>
          </w:p>
          <w:p w14:paraId="4D373EEF" w14:textId="77777777" w:rsidR="00410CA6" w:rsidRPr="00F7744E" w:rsidRDefault="00410CA6" w:rsidP="008A308B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</w:tc>
      </w:tr>
      <w:tr w:rsidR="00410CA6" w:rsidRPr="00D4458F" w14:paraId="3247F882" w14:textId="77777777" w:rsidTr="00D4458F">
        <w:tc>
          <w:tcPr>
            <w:tcW w:w="10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16B3" w14:textId="095BDACD" w:rsidR="00410CA6" w:rsidRPr="00F7744E" w:rsidRDefault="00410CA6" w:rsidP="008A308B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>Will you charge learners for this course?</w:t>
            </w:r>
            <w:r w:rsidRPr="00F7744E">
              <w:rPr>
                <w:rFonts w:ascii="Arial Narrow" w:eastAsia="SimHei" w:hAnsi="Arial Narrow"/>
                <w:sz w:val="22"/>
                <w:szCs w:val="22"/>
              </w:rPr>
              <w:t xml:space="preserve"> </w:t>
            </w:r>
            <w:r w:rsidR="00FC5CD7" w:rsidRPr="00F7744E">
              <w:rPr>
                <w:rFonts w:ascii="Arial Narrow" w:eastAsia="SimHei" w:hAnsi="Arial Narrow"/>
                <w:sz w:val="22"/>
                <w:szCs w:val="22"/>
              </w:rPr>
              <w:t xml:space="preserve"> </w:t>
            </w:r>
          </w:p>
          <w:p w14:paraId="5E81BD4C" w14:textId="77777777" w:rsidR="00410CA6" w:rsidRPr="00F7744E" w:rsidRDefault="00410CA6" w:rsidP="008A308B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</w:tc>
      </w:tr>
      <w:tr w:rsidR="00410CA6" w:rsidRPr="00D4458F" w14:paraId="648213D1" w14:textId="77777777" w:rsidTr="00D4458F">
        <w:tc>
          <w:tcPr>
            <w:tcW w:w="10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E1DC" w14:textId="77777777" w:rsidR="00410CA6" w:rsidRPr="00F7744E" w:rsidRDefault="00FC5CD7" w:rsidP="0007401C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 xml:space="preserve">How often do you expect to update / refresh the course? </w:t>
            </w:r>
            <w:r w:rsidR="009F17F7" w:rsidRPr="00F7744E">
              <w:rPr>
                <w:rFonts w:ascii="Arial Narrow" w:eastAsia="SimHei" w:hAnsi="Arial Narrow"/>
                <w:sz w:val="22"/>
                <w:szCs w:val="22"/>
              </w:rPr>
              <w:t xml:space="preserve"> </w:t>
            </w:r>
          </w:p>
          <w:p w14:paraId="0E155C49" w14:textId="77777777" w:rsidR="008216B4" w:rsidRPr="00F7744E" w:rsidRDefault="008216B4" w:rsidP="0007401C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</w:tc>
      </w:tr>
      <w:tr w:rsidR="00410CA6" w:rsidRPr="00D4458F" w14:paraId="3497BDEC" w14:textId="77777777" w:rsidTr="00D4458F">
        <w:tc>
          <w:tcPr>
            <w:tcW w:w="10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3F14B6" w14:textId="77777777" w:rsidR="00410CA6" w:rsidRPr="00D4458F" w:rsidRDefault="00410CA6" w:rsidP="008A308B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  <w:p w14:paraId="7E1AC548" w14:textId="77777777" w:rsidR="00330998" w:rsidRPr="00D4458F" w:rsidRDefault="00330998" w:rsidP="008A308B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  <w:p w14:paraId="280A7784" w14:textId="77777777" w:rsidR="00410CA6" w:rsidRPr="00D4458F" w:rsidRDefault="00410CA6" w:rsidP="00D4458F">
            <w:pPr>
              <w:pStyle w:val="NoSpacing"/>
              <w:ind w:left="-131"/>
              <w:rPr>
                <w:rFonts w:ascii="Arial Narrow" w:eastAsia="SimHei" w:hAnsi="Arial Narrow"/>
                <w:sz w:val="40"/>
                <w:szCs w:val="40"/>
              </w:rPr>
            </w:pPr>
            <w:r w:rsidRPr="00D4458F">
              <w:rPr>
                <w:rStyle w:val="IntenseEmphasis"/>
                <w:rFonts w:ascii="Segoe UI Symbol" w:eastAsia="SimHei" w:hAnsi="Segoe UI Symbol"/>
                <w:i w:val="0"/>
                <w:color w:val="5F497A" w:themeColor="accent4" w:themeShade="BF"/>
                <w:sz w:val="40"/>
                <w:szCs w:val="40"/>
              </w:rPr>
              <w:t>Content resources</w:t>
            </w:r>
          </w:p>
        </w:tc>
      </w:tr>
      <w:tr w:rsidR="00410CA6" w:rsidRPr="00D4458F" w14:paraId="062AA168" w14:textId="77777777" w:rsidTr="00D4458F">
        <w:tc>
          <w:tcPr>
            <w:tcW w:w="10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DEB3" w14:textId="77777777" w:rsidR="00410CA6" w:rsidRPr="00F7744E" w:rsidRDefault="00410CA6" w:rsidP="008A308B">
            <w:pPr>
              <w:pStyle w:val="NoSpacing"/>
              <w:rPr>
                <w:rFonts w:ascii="Arial Narrow" w:eastAsia="SimHei" w:hAnsi="Arial Narrow"/>
                <w:color w:val="0070C0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>Are you the specialist in this area?</w:t>
            </w:r>
            <w:r w:rsidR="00852F94"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 xml:space="preserve"> </w:t>
            </w:r>
          </w:p>
          <w:p w14:paraId="78355C4E" w14:textId="77777777" w:rsidR="00240B12" w:rsidRPr="00F7744E" w:rsidRDefault="00410CA6" w:rsidP="008A308B">
            <w:pPr>
              <w:pStyle w:val="NoSpacing"/>
              <w:rPr>
                <w:rFonts w:ascii="Arial Narrow" w:eastAsia="SimHei" w:hAnsi="Arial Narrow"/>
                <w:color w:val="0070C0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 xml:space="preserve">Who are the other stakeholders? </w:t>
            </w:r>
          </w:p>
          <w:p w14:paraId="32231007" w14:textId="77777777" w:rsidR="00D54EC9" w:rsidRPr="00F7744E" w:rsidRDefault="00D54EC9" w:rsidP="0007401C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</w:tc>
      </w:tr>
      <w:tr w:rsidR="00410CA6" w:rsidRPr="00D4458F" w14:paraId="45E91363" w14:textId="77777777" w:rsidTr="00D4458F">
        <w:tc>
          <w:tcPr>
            <w:tcW w:w="10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C37C" w14:textId="77777777" w:rsidR="00410CA6" w:rsidRPr="00F7744E" w:rsidRDefault="00410CA6" w:rsidP="008A308B">
            <w:pPr>
              <w:pStyle w:val="NoSpacing"/>
              <w:rPr>
                <w:rFonts w:ascii="Arial Narrow" w:eastAsia="SimHei" w:hAnsi="Arial Narrow"/>
                <w:color w:val="0070C0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>Does the content already exist? If so in what format? Who owns it?</w:t>
            </w:r>
          </w:p>
          <w:p w14:paraId="161E4870" w14:textId="77777777" w:rsidR="00410CA6" w:rsidRPr="00F7744E" w:rsidRDefault="00410CA6" w:rsidP="008A308B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  <w:p w14:paraId="22CDA2BE" w14:textId="77777777" w:rsidR="003B3018" w:rsidRPr="00F7744E" w:rsidRDefault="003B3018" w:rsidP="00852F94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</w:tc>
      </w:tr>
      <w:tr w:rsidR="00410CA6" w:rsidRPr="00D4458F" w14:paraId="53943EFA" w14:textId="77777777" w:rsidTr="00D4458F">
        <w:tc>
          <w:tcPr>
            <w:tcW w:w="10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97EE" w14:textId="77777777" w:rsidR="00410CA6" w:rsidRPr="00F7744E" w:rsidRDefault="00410CA6" w:rsidP="008A308B">
            <w:pPr>
              <w:pStyle w:val="NoSpacing"/>
              <w:rPr>
                <w:rFonts w:ascii="Arial Narrow" w:eastAsia="SimHei" w:hAnsi="Arial Narrow"/>
                <w:color w:val="0070C0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 xml:space="preserve">Can you provide a voice talent (to voice over the course)? </w:t>
            </w:r>
          </w:p>
          <w:p w14:paraId="34664C92" w14:textId="77777777" w:rsidR="003B3018" w:rsidRPr="00F7744E" w:rsidRDefault="003B3018" w:rsidP="0007401C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</w:tc>
      </w:tr>
      <w:tr w:rsidR="00410CA6" w:rsidRPr="00D4458F" w14:paraId="674DC576" w14:textId="77777777" w:rsidTr="00D4458F">
        <w:tc>
          <w:tcPr>
            <w:tcW w:w="10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D0A9" w14:textId="77777777" w:rsidR="00410CA6" w:rsidRPr="00F7744E" w:rsidRDefault="00410CA6" w:rsidP="008A308B">
            <w:pPr>
              <w:pStyle w:val="NoSpacing"/>
              <w:rPr>
                <w:rFonts w:ascii="Arial Narrow" w:eastAsia="SimHei" w:hAnsi="Arial Narrow"/>
                <w:color w:val="0070C0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>How will you go about the production:  internal   / external</w:t>
            </w:r>
          </w:p>
          <w:p w14:paraId="4691ED6A" w14:textId="77777777" w:rsidR="00410CA6" w:rsidRPr="00F7744E" w:rsidRDefault="009F17F7" w:rsidP="0007401C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sz w:val="22"/>
                <w:szCs w:val="22"/>
              </w:rPr>
              <w:t xml:space="preserve"> </w:t>
            </w:r>
          </w:p>
        </w:tc>
      </w:tr>
      <w:tr w:rsidR="00410CA6" w:rsidRPr="00D4458F" w14:paraId="72888359" w14:textId="77777777" w:rsidTr="00D4458F">
        <w:tc>
          <w:tcPr>
            <w:tcW w:w="10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9D246C" w14:textId="77777777" w:rsidR="00410CA6" w:rsidRPr="00D4458F" w:rsidRDefault="00410CA6" w:rsidP="008A308B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  <w:p w14:paraId="73B05562" w14:textId="77777777" w:rsidR="00330998" w:rsidRPr="00D4458F" w:rsidRDefault="00330998" w:rsidP="008A308B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  <w:p w14:paraId="008B13F0" w14:textId="77777777" w:rsidR="00410CA6" w:rsidRPr="00D4458F" w:rsidRDefault="00410CA6" w:rsidP="00D4458F">
            <w:pPr>
              <w:pStyle w:val="NoSpacing"/>
              <w:ind w:left="-131"/>
              <w:rPr>
                <w:rFonts w:ascii="Arial Narrow" w:eastAsia="SimHei" w:hAnsi="Arial Narrow"/>
                <w:sz w:val="40"/>
                <w:szCs w:val="40"/>
              </w:rPr>
            </w:pPr>
            <w:r w:rsidRPr="00D4458F">
              <w:rPr>
                <w:rStyle w:val="IntenseEmphasis"/>
                <w:rFonts w:ascii="Segoe UI Symbol" w:eastAsia="SimHei" w:hAnsi="Segoe UI Symbol"/>
                <w:i w:val="0"/>
                <w:color w:val="5F497A" w:themeColor="accent4" w:themeShade="BF"/>
                <w:sz w:val="40"/>
                <w:szCs w:val="40"/>
              </w:rPr>
              <w:t>Human and technical resources</w:t>
            </w:r>
          </w:p>
        </w:tc>
      </w:tr>
      <w:tr w:rsidR="00410CA6" w:rsidRPr="00D4458F" w14:paraId="2908BABF" w14:textId="77777777" w:rsidTr="00D4458F">
        <w:tc>
          <w:tcPr>
            <w:tcW w:w="10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F121" w14:textId="77777777" w:rsidR="00410CA6" w:rsidRPr="00F7744E" w:rsidRDefault="00410CA6" w:rsidP="008A308B">
            <w:pPr>
              <w:pStyle w:val="NoSpacing"/>
              <w:rPr>
                <w:rFonts w:ascii="Arial Narrow" w:eastAsia="SimHei" w:hAnsi="Arial Narrow"/>
                <w:color w:val="0070C0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 xml:space="preserve">What technology is available for developers? </w:t>
            </w:r>
          </w:p>
          <w:p w14:paraId="4FE677D9" w14:textId="77777777" w:rsidR="00410CA6" w:rsidRPr="00F7744E" w:rsidRDefault="00410CA6" w:rsidP="008A308B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  <w:p w14:paraId="57909938" w14:textId="76A49CAF" w:rsidR="00FC5CD7" w:rsidRPr="00F7744E" w:rsidRDefault="00FC5CD7" w:rsidP="008A308B">
            <w:pPr>
              <w:pStyle w:val="NoSpacing"/>
              <w:rPr>
                <w:rFonts w:ascii="Arial Narrow" w:eastAsia="SimHei" w:hAnsi="Arial Narrow" w:cs="Arial"/>
                <w:sz w:val="22"/>
                <w:szCs w:val="22"/>
              </w:rPr>
            </w:pPr>
          </w:p>
          <w:p w14:paraId="6152EDEE" w14:textId="77777777" w:rsidR="00410CA6" w:rsidRPr="00F7744E" w:rsidRDefault="00410CA6" w:rsidP="008A308B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  <w:p w14:paraId="457EB594" w14:textId="77777777" w:rsidR="00410CA6" w:rsidRPr="00F7744E" w:rsidRDefault="00410CA6" w:rsidP="008A308B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</w:tc>
      </w:tr>
      <w:tr w:rsidR="00410CA6" w:rsidRPr="00D4458F" w14:paraId="47DACEFA" w14:textId="77777777" w:rsidTr="00D4458F">
        <w:tc>
          <w:tcPr>
            <w:tcW w:w="10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EBE8" w14:textId="77777777" w:rsidR="00410CA6" w:rsidRPr="00F7744E" w:rsidRDefault="00410CA6" w:rsidP="008A308B">
            <w:pPr>
              <w:pStyle w:val="NoSpacing"/>
              <w:rPr>
                <w:rFonts w:ascii="Arial Narrow" w:eastAsia="SimHei" w:hAnsi="Arial Narrow"/>
                <w:color w:val="0070C0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>How much work can your team provide: (number of persons involved, duration and number of hours per week)</w:t>
            </w:r>
            <w:proofErr w:type="gramStart"/>
            <w:r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>.</w:t>
            </w:r>
            <w:proofErr w:type="gramEnd"/>
          </w:p>
          <w:p w14:paraId="0B96F7CE" w14:textId="77777777" w:rsidR="00410CA6" w:rsidRPr="00F7744E" w:rsidRDefault="009F17F7" w:rsidP="008A308B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sz w:val="22"/>
                <w:szCs w:val="22"/>
              </w:rPr>
              <w:t xml:space="preserve"> </w:t>
            </w:r>
          </w:p>
          <w:p w14:paraId="39AD491E" w14:textId="77777777" w:rsidR="00410CA6" w:rsidRPr="00F7744E" w:rsidRDefault="00410CA6" w:rsidP="008A308B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</w:tc>
      </w:tr>
      <w:tr w:rsidR="00410CA6" w:rsidRPr="00D4458F" w14:paraId="1A968C69" w14:textId="77777777" w:rsidTr="00D4458F">
        <w:tc>
          <w:tcPr>
            <w:tcW w:w="10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26CF" w14:textId="5131A572" w:rsidR="00410CA6" w:rsidRPr="00F7744E" w:rsidRDefault="00410CA6" w:rsidP="008A308B">
            <w:pPr>
              <w:pStyle w:val="NoSpacing"/>
              <w:rPr>
                <w:rFonts w:ascii="Arial Narrow" w:eastAsia="SimHei" w:hAnsi="Arial Narrow"/>
                <w:color w:val="0070C0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>What technology is available for learners?</w:t>
            </w:r>
            <w:r w:rsidR="008216B4"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 xml:space="preserve"> [</w:t>
            </w:r>
            <w:proofErr w:type="gramStart"/>
            <w:r w:rsidR="008216B4"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>to</w:t>
            </w:r>
            <w:proofErr w:type="gramEnd"/>
            <w:r w:rsidR="008216B4"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 xml:space="preserve"> be used if the course is to be used on specific device, with a specific internet </w:t>
            </w:r>
            <w:proofErr w:type="spellStart"/>
            <w:r w:rsidR="008216B4"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>bandwidth,etc</w:t>
            </w:r>
            <w:proofErr w:type="spellEnd"/>
            <w:r w:rsidR="008216B4"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>.]</w:t>
            </w:r>
          </w:p>
          <w:p w14:paraId="1B34B2CF" w14:textId="77777777" w:rsidR="00410CA6" w:rsidRPr="00F7744E" w:rsidRDefault="00410CA6" w:rsidP="008A308B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  <w:p w14:paraId="4FBC8059" w14:textId="77777777" w:rsidR="00410CA6" w:rsidRPr="00F7744E" w:rsidRDefault="00410CA6" w:rsidP="008A308B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  <w:p w14:paraId="0D94A54F" w14:textId="77777777" w:rsidR="00410CA6" w:rsidRPr="00F7744E" w:rsidRDefault="00410CA6" w:rsidP="008A308B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</w:tc>
      </w:tr>
      <w:tr w:rsidR="00410CA6" w:rsidRPr="00D4458F" w14:paraId="2E972626" w14:textId="77777777" w:rsidTr="00D4458F">
        <w:tc>
          <w:tcPr>
            <w:tcW w:w="10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6147" w14:textId="77777777" w:rsidR="00410CA6" w:rsidRPr="00F7744E" w:rsidRDefault="00410CA6" w:rsidP="008A308B">
            <w:pPr>
              <w:pStyle w:val="NoSpacing"/>
              <w:rPr>
                <w:rFonts w:ascii="Arial Narrow" w:eastAsia="SimHei" w:hAnsi="Arial Narrow"/>
                <w:color w:val="0070C0"/>
                <w:sz w:val="22"/>
                <w:szCs w:val="22"/>
              </w:rPr>
            </w:pPr>
            <w:r w:rsidRPr="00F7744E">
              <w:rPr>
                <w:rFonts w:ascii="Arial Narrow" w:eastAsia="SimHei" w:hAnsi="Arial Narrow"/>
                <w:color w:val="0070C0"/>
                <w:sz w:val="22"/>
                <w:szCs w:val="22"/>
              </w:rPr>
              <w:t>Will support, tutoring, be needed during the course? If so who will provide it?</w:t>
            </w:r>
          </w:p>
          <w:p w14:paraId="29C19F0F" w14:textId="77777777" w:rsidR="00410CA6" w:rsidRPr="00F7744E" w:rsidRDefault="00410CA6" w:rsidP="008A308B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  <w:p w14:paraId="03FFDA1F" w14:textId="77777777" w:rsidR="00410CA6" w:rsidRPr="00F7744E" w:rsidRDefault="00410CA6" w:rsidP="008A308B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  <w:p w14:paraId="095F784F" w14:textId="77777777" w:rsidR="00410CA6" w:rsidRPr="00F7744E" w:rsidRDefault="00410CA6" w:rsidP="008A308B">
            <w:pPr>
              <w:pStyle w:val="NoSpacing"/>
              <w:rPr>
                <w:rFonts w:ascii="Arial Narrow" w:eastAsia="SimHei" w:hAnsi="Arial Narrow"/>
                <w:sz w:val="22"/>
                <w:szCs w:val="22"/>
              </w:rPr>
            </w:pPr>
          </w:p>
        </w:tc>
      </w:tr>
    </w:tbl>
    <w:p w14:paraId="779F432A" w14:textId="77777777" w:rsidR="00410CA6" w:rsidRPr="00D4458F" w:rsidRDefault="00410CA6" w:rsidP="00410CA6">
      <w:pPr>
        <w:pStyle w:val="NoSpacing"/>
        <w:rPr>
          <w:rFonts w:ascii="Arial Narrow" w:eastAsia="SimHei" w:hAnsi="Arial Narrow"/>
          <w:sz w:val="22"/>
          <w:szCs w:val="22"/>
        </w:rPr>
      </w:pPr>
    </w:p>
    <w:p w14:paraId="33E08769" w14:textId="77777777" w:rsidR="00410CA6" w:rsidRPr="00D4458F" w:rsidRDefault="00410CA6" w:rsidP="00410CA6">
      <w:pPr>
        <w:pStyle w:val="NoSpacing"/>
        <w:rPr>
          <w:rFonts w:ascii="Arial Narrow" w:eastAsia="SimHei" w:hAnsi="Arial Narrow"/>
          <w:sz w:val="22"/>
          <w:szCs w:val="22"/>
        </w:rPr>
      </w:pPr>
    </w:p>
    <w:sectPr w:rsidR="00410CA6" w:rsidRPr="00D4458F">
      <w:footerReference w:type="default" r:id="rId7"/>
      <w:pgSz w:w="11906" w:h="16838" w:code="9"/>
      <w:pgMar w:top="1418" w:right="851" w:bottom="357" w:left="851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D025B8" w14:textId="77777777" w:rsidR="00E21E1E" w:rsidRDefault="00E21E1E" w:rsidP="008A308B">
      <w:pPr>
        <w:pStyle w:val="Style1"/>
      </w:pPr>
      <w:r>
        <w:separator/>
      </w:r>
    </w:p>
  </w:endnote>
  <w:endnote w:type="continuationSeparator" w:id="0">
    <w:p w14:paraId="0F761C61" w14:textId="77777777" w:rsidR="00E21E1E" w:rsidRDefault="00E21E1E" w:rsidP="008A308B">
      <w:pPr>
        <w:pStyle w:val="Style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s Gothic MT">
    <w:charset w:val="00"/>
    <w:family w:val="auto"/>
    <w:pitch w:val="variable"/>
    <w:sig w:usb0="00000003" w:usb1="00000000" w:usb2="00000000" w:usb3="00000000" w:csb0="00000001" w:csb1="00000000"/>
  </w:font>
  <w:font w:name="Sabo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7FABD6" w14:textId="77777777" w:rsidR="00FC5CD7" w:rsidRDefault="00FC5CD7" w:rsidP="008631FA">
    <w:pPr>
      <w:pStyle w:val="Footer"/>
      <w:tabs>
        <w:tab w:val="clear" w:pos="9072"/>
        <w:tab w:val="right" w:pos="10080"/>
        <w:tab w:val="right" w:pos="15660"/>
      </w:tabs>
      <w:rPr>
        <w:sz w:val="12"/>
      </w:rPr>
    </w:pPr>
    <w:r>
      <w:rPr>
        <w:sz w:val="18"/>
      </w:rPr>
      <w:tab/>
    </w:r>
    <w:r>
      <w:rPr>
        <w:sz w:val="1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843C4D" w14:textId="77777777" w:rsidR="00E21E1E" w:rsidRDefault="00E21E1E" w:rsidP="008A308B">
      <w:pPr>
        <w:pStyle w:val="Style1"/>
      </w:pPr>
      <w:r>
        <w:separator/>
      </w:r>
    </w:p>
  </w:footnote>
  <w:footnote w:type="continuationSeparator" w:id="0">
    <w:p w14:paraId="4407BC35" w14:textId="77777777" w:rsidR="00E21E1E" w:rsidRDefault="00E21E1E" w:rsidP="008A308B">
      <w:pPr>
        <w:pStyle w:val="Style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10B0A6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16023B"/>
    <w:multiLevelType w:val="hybridMultilevel"/>
    <w:tmpl w:val="4168B6A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91A54"/>
    <w:multiLevelType w:val="hybridMultilevel"/>
    <w:tmpl w:val="6AA6BD04"/>
    <w:lvl w:ilvl="0" w:tplc="4F4EFCE2">
      <w:start w:val="1"/>
      <w:numFmt w:val="upperRoman"/>
      <w:pStyle w:val="Style1"/>
      <w:lvlText w:val="%1."/>
      <w:lvlJc w:val="right"/>
      <w:pPr>
        <w:tabs>
          <w:tab w:val="num" w:pos="720"/>
        </w:tabs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AA3E86"/>
    <w:multiLevelType w:val="hybridMultilevel"/>
    <w:tmpl w:val="A462D240"/>
    <w:lvl w:ilvl="0" w:tplc="B520FB32">
      <w:start w:val="1"/>
      <w:numFmt w:val="upperLetter"/>
      <w:pStyle w:val="Style2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6363920"/>
    <w:multiLevelType w:val="hybridMultilevel"/>
    <w:tmpl w:val="92EAA4BE"/>
    <w:lvl w:ilvl="0" w:tplc="64BA8B32">
      <w:start w:val="3"/>
      <w:numFmt w:val="bullet"/>
      <w:lvlText w:val="-"/>
      <w:lvlJc w:val="left"/>
      <w:pPr>
        <w:ind w:left="720" w:hanging="360"/>
      </w:pPr>
      <w:rPr>
        <w:rFonts w:ascii="Calibri" w:eastAsia="SimHe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AC3747"/>
    <w:multiLevelType w:val="hybridMultilevel"/>
    <w:tmpl w:val="C82A8BD4"/>
    <w:lvl w:ilvl="0" w:tplc="9578A6AE">
      <w:start w:val="1"/>
      <w:numFmt w:val="lowerLetter"/>
      <w:pStyle w:val="Style3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D7F"/>
    <w:rsid w:val="000341A2"/>
    <w:rsid w:val="0007401C"/>
    <w:rsid w:val="000E17EF"/>
    <w:rsid w:val="001543B6"/>
    <w:rsid w:val="001A1266"/>
    <w:rsid w:val="00231488"/>
    <w:rsid w:val="00232399"/>
    <w:rsid w:val="00240B12"/>
    <w:rsid w:val="00330998"/>
    <w:rsid w:val="0036188F"/>
    <w:rsid w:val="003B3018"/>
    <w:rsid w:val="00410CA6"/>
    <w:rsid w:val="00425F3D"/>
    <w:rsid w:val="00567530"/>
    <w:rsid w:val="005A03D5"/>
    <w:rsid w:val="005B6D85"/>
    <w:rsid w:val="006129DB"/>
    <w:rsid w:val="00615135"/>
    <w:rsid w:val="00635F61"/>
    <w:rsid w:val="00636B03"/>
    <w:rsid w:val="006E1BEC"/>
    <w:rsid w:val="007E5E64"/>
    <w:rsid w:val="008159E8"/>
    <w:rsid w:val="008216B4"/>
    <w:rsid w:val="008526A9"/>
    <w:rsid w:val="00852F94"/>
    <w:rsid w:val="008631FA"/>
    <w:rsid w:val="008A308B"/>
    <w:rsid w:val="00903F77"/>
    <w:rsid w:val="009F17F7"/>
    <w:rsid w:val="00A53D5B"/>
    <w:rsid w:val="00A7210B"/>
    <w:rsid w:val="00B40648"/>
    <w:rsid w:val="00B547E7"/>
    <w:rsid w:val="00BA3D7F"/>
    <w:rsid w:val="00CC599B"/>
    <w:rsid w:val="00D00665"/>
    <w:rsid w:val="00D4458F"/>
    <w:rsid w:val="00D54EC9"/>
    <w:rsid w:val="00E07BE0"/>
    <w:rsid w:val="00E21E1E"/>
    <w:rsid w:val="00E64108"/>
    <w:rsid w:val="00EF4A27"/>
    <w:rsid w:val="00F0778E"/>
    <w:rsid w:val="00F17C57"/>
    <w:rsid w:val="00F24855"/>
    <w:rsid w:val="00F564E9"/>
    <w:rsid w:val="00F7744E"/>
    <w:rsid w:val="00F92875"/>
    <w:rsid w:val="00FB59B2"/>
    <w:rsid w:val="00FC5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1253808"/>
  <w15:docId w15:val="{5B144049-33DC-4E5F-BEBC-8FB9C938F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CA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hd w:val="clear" w:color="auto" w:fill="CCCCCC"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autoRedefine/>
    <w:qFormat/>
    <w:pPr>
      <w:keepNext/>
      <w:shd w:val="clear" w:color="auto" w:fill="E0E0E0"/>
      <w:spacing w:before="240" w:after="60"/>
      <w:jc w:val="both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tabs>
        <w:tab w:val="center" w:pos="1620"/>
      </w:tabs>
      <w:spacing w:after="120"/>
      <w:outlineLvl w:val="2"/>
    </w:pPr>
    <w:rPr>
      <w:b/>
      <w:bCs/>
      <w:lang w:val="en-US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rFonts w:ascii="Arial" w:hAnsi="Arial" w:cs="Arial"/>
      <w:b/>
      <w:bCs/>
      <w:lang w:val="fr-CH" w:eastAsia="fr-FR"/>
    </w:rPr>
  </w:style>
  <w:style w:type="paragraph" w:styleId="Heading5">
    <w:name w:val="heading 5"/>
    <w:basedOn w:val="Normal"/>
    <w:next w:val="Normal"/>
    <w:qFormat/>
    <w:pPr>
      <w:keepNext/>
      <w:tabs>
        <w:tab w:val="center" w:pos="1620"/>
      </w:tabs>
      <w:spacing w:after="120"/>
      <w:outlineLvl w:val="4"/>
    </w:pPr>
    <w:rPr>
      <w:i/>
      <w:iCs/>
      <w:lang w:val="en-US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hAnsi="Arial" w:cs="Arial"/>
      <w:sz w:val="26"/>
      <w:shd w:val="clear" w:color="auto" w:fill="D9D9D9"/>
    </w:rPr>
  </w:style>
  <w:style w:type="paragraph" w:styleId="Heading7">
    <w:name w:val="heading 7"/>
    <w:basedOn w:val="Normal"/>
    <w:next w:val="Normal"/>
    <w:qFormat/>
    <w:pPr>
      <w:keepNext/>
      <w:spacing w:line="480" w:lineRule="auto"/>
      <w:jc w:val="center"/>
      <w:outlineLvl w:val="6"/>
    </w:pPr>
    <w:rPr>
      <w:rFonts w:ascii="Arial" w:hAnsi="Arial" w:cs="Arial"/>
      <w:b/>
      <w:bCs/>
      <w:sz w:val="44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sz w:val="28"/>
    </w:rPr>
  </w:style>
  <w:style w:type="paragraph" w:styleId="Heading9">
    <w:name w:val="heading 9"/>
    <w:basedOn w:val="Normal"/>
    <w:next w:val="Normal"/>
    <w:qFormat/>
    <w:pPr>
      <w:keepNext/>
      <w:jc w:val="both"/>
      <w:outlineLvl w:val="8"/>
    </w:pPr>
    <w:rPr>
      <w:b/>
      <w:bCs/>
      <w:szCs w:val="1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pPr>
      <w:numPr>
        <w:numId w:val="1"/>
      </w:numPr>
    </w:pPr>
    <w:rPr>
      <w:caps/>
      <w:szCs w:val="20"/>
      <w:lang w:val="en-US"/>
    </w:rPr>
  </w:style>
  <w:style w:type="paragraph" w:customStyle="1" w:styleId="Style2">
    <w:name w:val="Style2"/>
    <w:basedOn w:val="Normal"/>
    <w:pPr>
      <w:numPr>
        <w:numId w:val="2"/>
      </w:numPr>
      <w:tabs>
        <w:tab w:val="left" w:pos="567"/>
      </w:tabs>
    </w:pPr>
    <w:rPr>
      <w:szCs w:val="20"/>
      <w:lang w:val="en-US"/>
    </w:rPr>
  </w:style>
  <w:style w:type="paragraph" w:customStyle="1" w:styleId="Style3">
    <w:name w:val="Style3"/>
    <w:basedOn w:val="Normal"/>
    <w:pPr>
      <w:numPr>
        <w:numId w:val="3"/>
      </w:numPr>
    </w:pPr>
    <w:rPr>
      <w:szCs w:val="20"/>
      <w:u w:val="dash"/>
      <w:lang w:val="en-US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lang w:val="fr-FR" w:eastAsia="fr-FR"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customStyle="1" w:styleId="Footnote">
    <w:name w:val="Footnote"/>
    <w:basedOn w:val="Normal"/>
    <w:pPr>
      <w:autoSpaceDE w:val="0"/>
      <w:autoSpaceDN w:val="0"/>
      <w:adjustRightInd w:val="0"/>
    </w:pPr>
    <w:rPr>
      <w:lang w:val="en-US"/>
    </w:rPr>
  </w:style>
  <w:style w:type="paragraph" w:styleId="BodyText2">
    <w:name w:val="Body Text 2"/>
    <w:basedOn w:val="Normal"/>
    <w:pPr>
      <w:pBdr>
        <w:top w:val="single" w:sz="12" w:space="1" w:color="auto"/>
        <w:bottom w:val="single" w:sz="12" w:space="1" w:color="auto"/>
      </w:pBdr>
      <w:shd w:val="clear" w:color="auto" w:fill="FFFF99"/>
      <w:jc w:val="both"/>
    </w:pPr>
    <w:rPr>
      <w:lang w:val="fr-FR"/>
    </w:rPr>
  </w:style>
  <w:style w:type="paragraph" w:customStyle="1" w:styleId="p8">
    <w:name w:val="p8"/>
    <w:basedOn w:val="Normal"/>
    <w:pPr>
      <w:autoSpaceDE w:val="0"/>
      <w:autoSpaceDN w:val="0"/>
      <w:adjustRightInd w:val="0"/>
    </w:pPr>
    <w:rPr>
      <w:rFonts w:ascii="News Gothic MT" w:hAnsi="News Gothic MT"/>
      <w:sz w:val="18"/>
      <w:szCs w:val="18"/>
      <w:lang w:val="en-US"/>
    </w:rPr>
  </w:style>
  <w:style w:type="paragraph" w:customStyle="1" w:styleId="1HT">
    <w:name w:val="1. HT"/>
    <w:basedOn w:val="Normal"/>
    <w:pPr>
      <w:autoSpaceDE w:val="0"/>
      <w:autoSpaceDN w:val="0"/>
      <w:adjustRightInd w:val="0"/>
      <w:spacing w:line="480" w:lineRule="auto"/>
      <w:jc w:val="both"/>
    </w:pPr>
    <w:rPr>
      <w:rFonts w:ascii="Arial" w:hAnsi="Arial" w:cs="Arial"/>
      <w:b/>
      <w:bCs/>
    </w:rPr>
  </w:style>
  <w:style w:type="paragraph" w:customStyle="1" w:styleId="DefaultText">
    <w:name w:val="Default Text"/>
    <w:basedOn w:val="Normal"/>
    <w:pPr>
      <w:autoSpaceDE w:val="0"/>
      <w:autoSpaceDN w:val="0"/>
      <w:adjustRightInd w:val="0"/>
    </w:pPr>
    <w:rPr>
      <w:lang w:val="en-US"/>
    </w:rPr>
  </w:style>
  <w:style w:type="paragraph" w:styleId="BodyText">
    <w:name w:val="Body Text"/>
    <w:basedOn w:val="Normal"/>
    <w:pPr>
      <w:autoSpaceDE w:val="0"/>
      <w:autoSpaceDN w:val="0"/>
      <w:adjustRightInd w:val="0"/>
      <w:jc w:val="both"/>
    </w:pPr>
    <w:rPr>
      <w:lang w:val="en-US"/>
    </w:rPr>
  </w:style>
  <w:style w:type="paragraph" w:customStyle="1" w:styleId="BTklein">
    <w:name w:val="BT klein"/>
    <w:basedOn w:val="Normal"/>
    <w:pPr>
      <w:tabs>
        <w:tab w:val="left" w:pos="170"/>
        <w:tab w:val="left" w:pos="1984"/>
        <w:tab w:val="left" w:pos="2154"/>
        <w:tab w:val="left" w:pos="3969"/>
        <w:tab w:val="left" w:pos="4139"/>
        <w:tab w:val="left" w:pos="5953"/>
        <w:tab w:val="left" w:pos="6123"/>
      </w:tabs>
      <w:autoSpaceDE w:val="0"/>
      <w:autoSpaceDN w:val="0"/>
      <w:adjustRightInd w:val="0"/>
      <w:spacing w:after="40" w:line="260" w:lineRule="exact"/>
      <w:jc w:val="both"/>
    </w:pPr>
    <w:rPr>
      <w:rFonts w:ascii="Arial" w:hAnsi="Arial" w:cs="Arial"/>
      <w:sz w:val="16"/>
      <w:szCs w:val="16"/>
    </w:rPr>
  </w:style>
  <w:style w:type="paragraph" w:customStyle="1" w:styleId="A2UTFormular1">
    <w:name w:val="A 2. UT Formular 1"/>
    <w:basedOn w:val="Normal"/>
    <w:pPr>
      <w:tabs>
        <w:tab w:val="left" w:pos="0"/>
        <w:tab w:val="left" w:pos="1984"/>
        <w:tab w:val="left" w:pos="2154"/>
        <w:tab w:val="left" w:pos="3912"/>
        <w:tab w:val="left" w:pos="4139"/>
        <w:tab w:val="left" w:pos="5953"/>
        <w:tab w:val="left" w:pos="6123"/>
      </w:tabs>
      <w:autoSpaceDE w:val="0"/>
      <w:autoSpaceDN w:val="0"/>
      <w:adjustRightInd w:val="0"/>
      <w:jc w:val="center"/>
    </w:pPr>
    <w:rPr>
      <w:rFonts w:ascii="Arial" w:hAnsi="Arial" w:cs="Arial"/>
      <w:b/>
      <w:bCs/>
      <w:sz w:val="20"/>
    </w:rPr>
  </w:style>
  <w:style w:type="paragraph" w:styleId="BodyText3">
    <w:name w:val="Body Text 3"/>
    <w:basedOn w:val="Normal"/>
    <w:rPr>
      <w:rFonts w:ascii="Arial" w:hAnsi="Arial" w:cs="Arial"/>
      <w:b/>
      <w:bCs/>
      <w:sz w:val="20"/>
      <w:lang w:val="en-US"/>
    </w:rPr>
  </w:style>
  <w:style w:type="paragraph" w:customStyle="1" w:styleId="ABTFormular1">
    <w:name w:val="A BT Formular 1"/>
    <w:basedOn w:val="Normal"/>
    <w:pPr>
      <w:tabs>
        <w:tab w:val="left" w:pos="4111"/>
      </w:tabs>
      <w:autoSpaceDE w:val="0"/>
      <w:autoSpaceDN w:val="0"/>
      <w:adjustRightInd w:val="0"/>
      <w:spacing w:line="260" w:lineRule="exact"/>
      <w:jc w:val="both"/>
    </w:pPr>
    <w:rPr>
      <w:rFonts w:ascii="Sabon" w:hAnsi="Sabon"/>
      <w:sz w:val="20"/>
    </w:rPr>
  </w:style>
  <w:style w:type="paragraph" w:customStyle="1" w:styleId="AUTFormular1positiv">
    <w:name w:val="A UT Formular 1 positiv"/>
    <w:basedOn w:val="Normal"/>
    <w:pPr>
      <w:tabs>
        <w:tab w:val="left" w:pos="4111"/>
      </w:tabs>
      <w:autoSpaceDE w:val="0"/>
      <w:autoSpaceDN w:val="0"/>
      <w:adjustRightInd w:val="0"/>
      <w:spacing w:line="260" w:lineRule="exact"/>
      <w:jc w:val="both"/>
    </w:pPr>
    <w:rPr>
      <w:rFonts w:ascii="News Gothic MT" w:hAnsi="News Gothic MT"/>
      <w:b/>
      <w:bCs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410CA6"/>
    <w:rPr>
      <w:rFonts w:ascii="Arial" w:hAnsi="Arial" w:cs="Arial"/>
      <w:b/>
      <w:bCs/>
      <w:kern w:val="32"/>
      <w:sz w:val="32"/>
      <w:szCs w:val="32"/>
      <w:shd w:val="clear" w:color="auto" w:fill="CCCCCC"/>
      <w:lang w:val="fr-CH" w:eastAsia="en-US"/>
    </w:rPr>
  </w:style>
  <w:style w:type="paragraph" w:styleId="NoSpacing">
    <w:name w:val="No Spacing"/>
    <w:uiPriority w:val="1"/>
    <w:qFormat/>
    <w:rsid w:val="00410CA6"/>
    <w:rPr>
      <w:sz w:val="24"/>
      <w:szCs w:val="24"/>
    </w:rPr>
  </w:style>
  <w:style w:type="paragraph" w:styleId="ListNumber">
    <w:name w:val="List Number"/>
    <w:basedOn w:val="Normal"/>
    <w:rsid w:val="00410CA6"/>
    <w:pPr>
      <w:numPr>
        <w:numId w:val="4"/>
      </w:numPr>
      <w:ind w:left="0" w:firstLine="0"/>
    </w:pPr>
  </w:style>
  <w:style w:type="table" w:styleId="TableGrid">
    <w:name w:val="Table Grid"/>
    <w:basedOn w:val="TableNormal"/>
    <w:rsid w:val="00410CA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IntenseEmphasis">
    <w:name w:val="Intense Emphasis"/>
    <w:basedOn w:val="DefaultParagraphFont"/>
    <w:uiPriority w:val="21"/>
    <w:qFormat/>
    <w:rsid w:val="00410CA6"/>
    <w:rPr>
      <w:b/>
      <w:bCs/>
      <w:i/>
      <w:i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410CA6"/>
    <w:rPr>
      <w:rFonts w:ascii="Arial" w:hAnsi="Arial" w:cs="Arial"/>
      <w:b/>
      <w:bCs/>
      <w:sz w:val="24"/>
      <w:szCs w:val="24"/>
      <w:lang w:val="fr-CH" w:eastAsia="fr-FR"/>
    </w:rPr>
  </w:style>
  <w:style w:type="character" w:styleId="Hyperlink">
    <w:name w:val="Hyperlink"/>
    <w:basedOn w:val="DefaultParagraphFont"/>
    <w:uiPriority w:val="99"/>
    <w:unhideWhenUsed/>
    <w:rsid w:val="008A30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FRC%20Reference\IFRC%20Templates\IFRC%20EN%20Templates\_IFRC%20Logo%20E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_IFRC Logo EN.dot</Template>
  <TotalTime>8</TotalTime>
  <Pages>3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Xxxx Yyyy</vt:lpstr>
    </vt:vector>
  </TitlesOfParts>
  <Company>IFRC</Company>
  <LinksUpToDate>false</LinksUpToDate>
  <CharactersWithSpaces>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Xxxx Yyyy</dc:title>
  <dc:creator>abel.henry</dc:creator>
  <cp:lastModifiedBy>Abel Henry</cp:lastModifiedBy>
  <cp:revision>3</cp:revision>
  <cp:lastPrinted>2009-02-03T15:15:00Z</cp:lastPrinted>
  <dcterms:created xsi:type="dcterms:W3CDTF">2015-04-01T19:44:00Z</dcterms:created>
  <dcterms:modified xsi:type="dcterms:W3CDTF">2015-04-01T19:45:00Z</dcterms:modified>
</cp:coreProperties>
</file>